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AF33AE" w:rsidRDefault="005178B0" w:rsidP="00D95D35">
      <w:pPr>
        <w:spacing w:line="0" w:lineRule="atLeast"/>
        <w:jc w:val="both"/>
      </w:pPr>
    </w:p>
    <w:p w14:paraId="1EA30800" w14:textId="77777777" w:rsidR="00BB1E26" w:rsidRPr="00AF33AE" w:rsidRDefault="00BB1E26" w:rsidP="00D95D35">
      <w:pPr>
        <w:spacing w:line="0" w:lineRule="atLeast"/>
        <w:jc w:val="both"/>
        <w:rPr>
          <w:color w:val="FF0000"/>
        </w:rPr>
      </w:pPr>
    </w:p>
    <w:p w14:paraId="087EEB4C" w14:textId="388698BE" w:rsidR="0045033D" w:rsidRPr="00AB7CFB" w:rsidRDefault="0045033D" w:rsidP="0045033D">
      <w:pPr>
        <w:tabs>
          <w:tab w:val="left" w:pos="993"/>
        </w:tabs>
        <w:spacing w:line="0" w:lineRule="atLeast"/>
        <w:jc w:val="both"/>
        <w:rPr>
          <w:color w:val="FF0000"/>
        </w:rPr>
      </w:pPr>
      <w:r w:rsidRPr="0069165E">
        <w:t>Datum:</w:t>
      </w:r>
      <w:r w:rsidRPr="00AB7CFB">
        <w:rPr>
          <w:color w:val="FF0000"/>
        </w:rPr>
        <w:t xml:space="preserve">   </w:t>
      </w:r>
      <w:r w:rsidR="00931E84">
        <w:t>8</w:t>
      </w:r>
      <w:r w:rsidRPr="00D24C14">
        <w:t xml:space="preserve">. </w:t>
      </w:r>
      <w:r w:rsidR="0090315E">
        <w:t>4</w:t>
      </w:r>
      <w:r w:rsidRPr="00D24C14">
        <w:t>. 2022</w:t>
      </w:r>
    </w:p>
    <w:p w14:paraId="34798605" w14:textId="37AB184F" w:rsidR="00BB1E26" w:rsidRPr="0010709F" w:rsidRDefault="00152883" w:rsidP="00D95D35">
      <w:pPr>
        <w:tabs>
          <w:tab w:val="left" w:pos="993"/>
        </w:tabs>
        <w:spacing w:line="0" w:lineRule="atLeast"/>
        <w:jc w:val="both"/>
      </w:pPr>
      <w:r w:rsidRPr="00521268">
        <w:t>Številka:</w:t>
      </w:r>
      <w:r w:rsidR="00B821CB" w:rsidRPr="00521268">
        <w:t xml:space="preserve"> </w:t>
      </w:r>
      <w:r w:rsidR="00521268" w:rsidRPr="00521268">
        <w:t>4300-</w:t>
      </w:r>
      <w:r w:rsidR="00521268" w:rsidRPr="0010709F">
        <w:t>1</w:t>
      </w:r>
      <w:r w:rsidR="00AB7CFB" w:rsidRPr="0010709F">
        <w:t>4</w:t>
      </w:r>
      <w:r w:rsidR="00521268" w:rsidRPr="0010709F">
        <w:t>/20</w:t>
      </w:r>
      <w:r w:rsidR="00AB7CFB" w:rsidRPr="0010709F">
        <w:t>22</w:t>
      </w:r>
      <w:r w:rsidR="00521268" w:rsidRPr="0010709F">
        <w:t>/</w:t>
      </w:r>
      <w:r w:rsidR="0010709F" w:rsidRPr="0010709F">
        <w:t>3</w:t>
      </w:r>
    </w:p>
    <w:p w14:paraId="35173539" w14:textId="05529CC4" w:rsidR="00BB1E26" w:rsidRPr="0045033D" w:rsidRDefault="0045033D" w:rsidP="00D95D35">
      <w:pPr>
        <w:tabs>
          <w:tab w:val="left" w:pos="3480"/>
        </w:tabs>
        <w:spacing w:line="0" w:lineRule="atLeast"/>
        <w:jc w:val="both"/>
      </w:pPr>
      <w:r w:rsidRPr="0045033D">
        <w:t>Oznaka JN: ODFUNG-8/2022</w:t>
      </w:r>
    </w:p>
    <w:p w14:paraId="7BB116AC" w14:textId="44E4AFB4" w:rsidR="00BB1E26" w:rsidRPr="00AF33AE" w:rsidRDefault="00BB1E26" w:rsidP="00D95D35">
      <w:pPr>
        <w:spacing w:line="0" w:lineRule="atLeast"/>
        <w:jc w:val="both"/>
      </w:pPr>
    </w:p>
    <w:p w14:paraId="53BFD000" w14:textId="77777777" w:rsidR="00BB1E26" w:rsidRPr="00AF33AE" w:rsidRDefault="00BB1E26" w:rsidP="00D95D35">
      <w:pPr>
        <w:spacing w:line="0" w:lineRule="atLeast"/>
        <w:jc w:val="both"/>
      </w:pPr>
    </w:p>
    <w:p w14:paraId="009B723C" w14:textId="77777777" w:rsidR="00990C82" w:rsidRPr="00AF33AE" w:rsidRDefault="00990C82" w:rsidP="00D95D35">
      <w:pPr>
        <w:spacing w:line="0" w:lineRule="atLeast"/>
        <w:jc w:val="both"/>
        <w:rPr>
          <w:b/>
          <w:sz w:val="52"/>
          <w:szCs w:val="52"/>
        </w:rPr>
      </w:pPr>
    </w:p>
    <w:p w14:paraId="2B80F710" w14:textId="0D92E17B" w:rsidR="00021B1B" w:rsidRDefault="00021B1B" w:rsidP="00D95D35">
      <w:pPr>
        <w:spacing w:line="0" w:lineRule="atLeast"/>
        <w:jc w:val="both"/>
        <w:rPr>
          <w:b/>
          <w:sz w:val="52"/>
          <w:szCs w:val="52"/>
        </w:rPr>
      </w:pPr>
    </w:p>
    <w:p w14:paraId="321D14D9" w14:textId="5969B52A" w:rsidR="00021B1B" w:rsidRDefault="00021B1B" w:rsidP="00021B1B">
      <w:pPr>
        <w:spacing w:line="260" w:lineRule="atLeast"/>
        <w:jc w:val="center"/>
        <w:rPr>
          <w:b/>
          <w:sz w:val="52"/>
          <w:szCs w:val="52"/>
        </w:rPr>
      </w:pPr>
      <w:r w:rsidRPr="003F32A4">
        <w:rPr>
          <w:b/>
          <w:sz w:val="52"/>
          <w:szCs w:val="52"/>
        </w:rPr>
        <w:t>NAVODIL</w:t>
      </w:r>
      <w:r w:rsidR="0045033D">
        <w:rPr>
          <w:b/>
          <w:sz w:val="52"/>
          <w:szCs w:val="52"/>
        </w:rPr>
        <w:t>A</w:t>
      </w:r>
      <w:r w:rsidRPr="003F32A4">
        <w:rPr>
          <w:b/>
          <w:sz w:val="52"/>
          <w:szCs w:val="52"/>
        </w:rPr>
        <w:t xml:space="preserve"> GOSPODARSKIM SUBJEKTOM ZA PRIPRAVO PONUDBE </w:t>
      </w:r>
      <w:r>
        <w:rPr>
          <w:b/>
          <w:sz w:val="52"/>
          <w:szCs w:val="52"/>
        </w:rPr>
        <w:t>ZA</w:t>
      </w:r>
      <w:r w:rsidRPr="00446B1C">
        <w:rPr>
          <w:b/>
          <w:sz w:val="52"/>
          <w:szCs w:val="52"/>
        </w:rPr>
        <w:t xml:space="preserve"> </w:t>
      </w:r>
      <w:r>
        <w:rPr>
          <w:b/>
          <w:sz w:val="52"/>
          <w:szCs w:val="52"/>
        </w:rPr>
        <w:t>JAVNO NAROČILO</w:t>
      </w:r>
    </w:p>
    <w:p w14:paraId="20B59483" w14:textId="77777777" w:rsidR="00021B1B" w:rsidRDefault="00021B1B" w:rsidP="00021B1B">
      <w:pPr>
        <w:spacing w:line="260" w:lineRule="atLeast"/>
        <w:jc w:val="center"/>
        <w:rPr>
          <w:b/>
          <w:sz w:val="52"/>
          <w:szCs w:val="52"/>
        </w:rPr>
      </w:pPr>
      <w:r w:rsidRPr="00446B1C">
        <w:rPr>
          <w:b/>
          <w:sz w:val="52"/>
          <w:szCs w:val="52"/>
        </w:rPr>
        <w:t xml:space="preserve">PO </w:t>
      </w:r>
      <w:r>
        <w:rPr>
          <w:b/>
          <w:sz w:val="52"/>
          <w:szCs w:val="52"/>
        </w:rPr>
        <w:t xml:space="preserve">ODPRTEM </w:t>
      </w:r>
      <w:r w:rsidRPr="00446B1C">
        <w:rPr>
          <w:b/>
          <w:sz w:val="52"/>
          <w:szCs w:val="52"/>
        </w:rPr>
        <w:t>POSTOPKU</w:t>
      </w:r>
    </w:p>
    <w:p w14:paraId="710F2A99" w14:textId="77777777" w:rsidR="00021B1B" w:rsidRDefault="00021B1B" w:rsidP="00021B1B">
      <w:pPr>
        <w:spacing w:line="260" w:lineRule="atLeast"/>
        <w:jc w:val="center"/>
        <w:rPr>
          <w:b/>
          <w:sz w:val="52"/>
          <w:szCs w:val="52"/>
        </w:rPr>
      </w:pPr>
      <w:r w:rsidRPr="00446B1C">
        <w:rPr>
          <w:b/>
          <w:sz w:val="52"/>
          <w:szCs w:val="52"/>
        </w:rPr>
        <w:t>Z OZNAKO</w:t>
      </w:r>
      <w:r>
        <w:rPr>
          <w:b/>
          <w:sz w:val="52"/>
          <w:szCs w:val="52"/>
        </w:rPr>
        <w:t xml:space="preserve"> </w:t>
      </w:r>
    </w:p>
    <w:p w14:paraId="6DE21495" w14:textId="77777777" w:rsidR="00021B1B" w:rsidRDefault="00021B1B" w:rsidP="00021B1B">
      <w:pPr>
        <w:spacing w:line="260" w:lineRule="atLeast"/>
        <w:jc w:val="center"/>
        <w:rPr>
          <w:b/>
          <w:sz w:val="52"/>
          <w:szCs w:val="52"/>
        </w:rPr>
      </w:pPr>
    </w:p>
    <w:p w14:paraId="153C92A4" w14:textId="075700D3" w:rsidR="00021B1B" w:rsidRPr="00446B1C" w:rsidRDefault="00021B1B" w:rsidP="00021B1B">
      <w:pPr>
        <w:spacing w:line="260" w:lineRule="atLeast"/>
        <w:jc w:val="center"/>
        <w:rPr>
          <w:sz w:val="52"/>
          <w:szCs w:val="52"/>
        </w:rPr>
      </w:pPr>
      <w:r>
        <w:rPr>
          <w:b/>
          <w:sz w:val="52"/>
          <w:szCs w:val="52"/>
        </w:rPr>
        <w:t>OD</w:t>
      </w:r>
      <w:r w:rsidR="00AB7CFB">
        <w:rPr>
          <w:b/>
          <w:sz w:val="52"/>
          <w:szCs w:val="52"/>
        </w:rPr>
        <w:t>FUNG</w:t>
      </w:r>
      <w:r>
        <w:rPr>
          <w:b/>
          <w:sz w:val="52"/>
          <w:szCs w:val="52"/>
        </w:rPr>
        <w:t>-</w:t>
      </w:r>
      <w:r w:rsidR="00AB7CFB">
        <w:rPr>
          <w:b/>
          <w:sz w:val="52"/>
          <w:szCs w:val="52"/>
        </w:rPr>
        <w:t>8</w:t>
      </w:r>
      <w:r>
        <w:rPr>
          <w:b/>
          <w:sz w:val="52"/>
          <w:szCs w:val="52"/>
        </w:rPr>
        <w:t>/20</w:t>
      </w:r>
      <w:r w:rsidR="00AB7CFB">
        <w:rPr>
          <w:b/>
          <w:sz w:val="52"/>
          <w:szCs w:val="52"/>
        </w:rPr>
        <w:t>22</w:t>
      </w:r>
    </w:p>
    <w:p w14:paraId="4FD25074" w14:textId="77777777" w:rsidR="00021B1B" w:rsidRDefault="00021B1B" w:rsidP="00021B1B">
      <w:pPr>
        <w:spacing w:line="260" w:lineRule="atLeast"/>
        <w:jc w:val="both"/>
      </w:pPr>
    </w:p>
    <w:p w14:paraId="56E0D5CB" w14:textId="0A76A9BC" w:rsidR="00021B1B" w:rsidRDefault="00021B1B" w:rsidP="00D95D35">
      <w:pPr>
        <w:spacing w:line="0" w:lineRule="atLeast"/>
        <w:jc w:val="both"/>
        <w:rPr>
          <w:b/>
          <w:sz w:val="52"/>
          <w:szCs w:val="52"/>
        </w:rPr>
      </w:pPr>
    </w:p>
    <w:p w14:paraId="055A54BC" w14:textId="7571760D" w:rsidR="00021B1B" w:rsidRDefault="00021B1B" w:rsidP="00D95D35">
      <w:pPr>
        <w:spacing w:line="0" w:lineRule="atLeast"/>
        <w:jc w:val="both"/>
        <w:rPr>
          <w:b/>
          <w:sz w:val="52"/>
          <w:szCs w:val="52"/>
        </w:rPr>
      </w:pPr>
    </w:p>
    <w:p w14:paraId="1CCAD50C" w14:textId="2C5BFECF" w:rsidR="00021B1B" w:rsidRDefault="00021B1B" w:rsidP="00D95D35">
      <w:pPr>
        <w:spacing w:line="0" w:lineRule="atLeast"/>
        <w:jc w:val="both"/>
        <w:rPr>
          <w:b/>
          <w:sz w:val="52"/>
          <w:szCs w:val="52"/>
        </w:rPr>
      </w:pPr>
    </w:p>
    <w:p w14:paraId="604B0FAF" w14:textId="3AA5872A" w:rsidR="00021B1B" w:rsidRDefault="00021B1B" w:rsidP="00D95D35">
      <w:pPr>
        <w:spacing w:line="0" w:lineRule="atLeast"/>
        <w:jc w:val="both"/>
        <w:rPr>
          <w:b/>
          <w:sz w:val="52"/>
          <w:szCs w:val="52"/>
        </w:rPr>
      </w:pPr>
    </w:p>
    <w:p w14:paraId="7B3F20E2" w14:textId="3FDD7B02" w:rsidR="00021B1B" w:rsidRDefault="00021B1B" w:rsidP="00D95D35">
      <w:pPr>
        <w:spacing w:line="0" w:lineRule="atLeast"/>
        <w:jc w:val="both"/>
        <w:rPr>
          <w:b/>
          <w:sz w:val="52"/>
          <w:szCs w:val="52"/>
        </w:rPr>
      </w:pPr>
    </w:p>
    <w:p w14:paraId="2EC4CDC6" w14:textId="4F16FACC" w:rsidR="00021B1B" w:rsidRDefault="00021B1B" w:rsidP="00D95D35">
      <w:pPr>
        <w:spacing w:line="0" w:lineRule="atLeast"/>
        <w:jc w:val="both"/>
        <w:rPr>
          <w:b/>
          <w:sz w:val="52"/>
          <w:szCs w:val="52"/>
        </w:rPr>
      </w:pPr>
    </w:p>
    <w:p w14:paraId="3FA04418" w14:textId="02611A59" w:rsidR="00021B1B" w:rsidRDefault="00021B1B" w:rsidP="00D95D35">
      <w:pPr>
        <w:spacing w:line="0" w:lineRule="atLeast"/>
        <w:jc w:val="both"/>
        <w:rPr>
          <w:b/>
          <w:sz w:val="52"/>
          <w:szCs w:val="52"/>
        </w:rPr>
      </w:pPr>
    </w:p>
    <w:p w14:paraId="623C82B3" w14:textId="466EF9FA" w:rsidR="00021B1B" w:rsidRDefault="00021B1B" w:rsidP="00D95D35">
      <w:pPr>
        <w:spacing w:line="0" w:lineRule="atLeast"/>
        <w:jc w:val="both"/>
        <w:rPr>
          <w:b/>
          <w:sz w:val="52"/>
          <w:szCs w:val="52"/>
        </w:rPr>
      </w:pPr>
    </w:p>
    <w:p w14:paraId="5E310CF7" w14:textId="2E40D5F3" w:rsidR="00D65E75" w:rsidRPr="00AF33AE" w:rsidRDefault="009B3F0C" w:rsidP="00D95D35">
      <w:pPr>
        <w:pStyle w:val="NaslovTOC"/>
        <w:spacing w:before="0" w:line="0" w:lineRule="atLeast"/>
        <w:jc w:val="both"/>
        <w:rPr>
          <w:rFonts w:ascii="Arial" w:hAnsi="Arial" w:cs="Arial"/>
          <w:color w:val="auto"/>
          <w:sz w:val="20"/>
          <w:szCs w:val="20"/>
        </w:rPr>
      </w:pPr>
      <w:bookmarkStart w:id="0" w:name="_Toc336851729"/>
      <w:r w:rsidRPr="00AF33AE">
        <w:rPr>
          <w:rFonts w:ascii="Arial" w:hAnsi="Arial" w:cs="Arial"/>
          <w:color w:val="auto"/>
          <w:sz w:val="20"/>
          <w:szCs w:val="20"/>
        </w:rPr>
        <w:lastRenderedPageBreak/>
        <w:t>KAZALO</w:t>
      </w:r>
    </w:p>
    <w:p w14:paraId="085C965C" w14:textId="77777777" w:rsidR="00055305" w:rsidRPr="00AF33AE" w:rsidRDefault="00055305" w:rsidP="00055305"/>
    <w:p w14:paraId="2C389B27" w14:textId="7A658EBD" w:rsidR="00C011E8" w:rsidRPr="00DB7084" w:rsidRDefault="009B3F0C">
      <w:pPr>
        <w:pStyle w:val="Kazalovsebine1"/>
        <w:tabs>
          <w:tab w:val="left" w:pos="400"/>
          <w:tab w:val="right" w:leader="dot" w:pos="9062"/>
        </w:tabs>
        <w:rPr>
          <w:rFonts w:ascii="Arial" w:eastAsiaTheme="minorEastAsia" w:hAnsi="Arial" w:cs="Arial"/>
          <w:b w:val="0"/>
          <w:bCs w:val="0"/>
          <w:caps w:val="0"/>
          <w:noProof/>
          <w:sz w:val="20"/>
          <w:lang w:eastAsia="sl-SI"/>
        </w:rPr>
      </w:pPr>
      <w:r w:rsidRPr="00DB7084">
        <w:rPr>
          <w:rFonts w:ascii="Arial" w:hAnsi="Arial" w:cs="Arial"/>
          <w:b w:val="0"/>
          <w:sz w:val="20"/>
        </w:rPr>
        <w:fldChar w:fldCharType="begin"/>
      </w:r>
      <w:r w:rsidRPr="00DB7084">
        <w:rPr>
          <w:rFonts w:ascii="Arial" w:hAnsi="Arial" w:cs="Arial"/>
          <w:b w:val="0"/>
          <w:sz w:val="20"/>
        </w:rPr>
        <w:instrText xml:space="preserve"> TOC \o "1-5" \h \z \u </w:instrText>
      </w:r>
      <w:r w:rsidRPr="00DB7084">
        <w:rPr>
          <w:rFonts w:ascii="Arial" w:hAnsi="Arial" w:cs="Arial"/>
          <w:b w:val="0"/>
          <w:sz w:val="20"/>
        </w:rPr>
        <w:fldChar w:fldCharType="separate"/>
      </w:r>
      <w:hyperlink w:anchor="_Toc99630786" w:history="1">
        <w:r w:rsidR="00C011E8" w:rsidRPr="00DB7084">
          <w:rPr>
            <w:rStyle w:val="Hiperpovezava"/>
            <w:rFonts w:ascii="Arial" w:hAnsi="Arial" w:cs="Arial"/>
            <w:noProof/>
            <w:sz w:val="20"/>
          </w:rPr>
          <w:t>1.</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NAROČNIK</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_Toc99630786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3</w:t>
        </w:r>
        <w:r w:rsidR="00C011E8" w:rsidRPr="00DB7084">
          <w:rPr>
            <w:rFonts w:ascii="Arial" w:hAnsi="Arial" w:cs="Arial"/>
            <w:noProof/>
            <w:webHidden/>
            <w:sz w:val="20"/>
          </w:rPr>
          <w:fldChar w:fldCharType="end"/>
        </w:r>
      </w:hyperlink>
    </w:p>
    <w:p w14:paraId="12A4FACB" w14:textId="47FBC201"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87" w:history="1">
        <w:r w:rsidR="00C011E8" w:rsidRPr="00DB7084">
          <w:rPr>
            <w:rStyle w:val="Hiperpovezava"/>
            <w:rFonts w:ascii="Arial" w:hAnsi="Arial" w:cs="Arial"/>
            <w:noProof/>
            <w:sz w:val="20"/>
          </w:rPr>
          <w:t>2.</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OZNAKA IN PREDMET JAVNEGA NAROČILA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_Toc99630787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3</w:t>
        </w:r>
        <w:r w:rsidR="00C011E8" w:rsidRPr="00DB7084">
          <w:rPr>
            <w:rFonts w:ascii="Arial" w:hAnsi="Arial" w:cs="Arial"/>
            <w:noProof/>
            <w:webHidden/>
            <w:sz w:val="20"/>
          </w:rPr>
          <w:fldChar w:fldCharType="end"/>
        </w:r>
      </w:hyperlink>
    </w:p>
    <w:p w14:paraId="5E35E622" w14:textId="72467912"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88" w:history="1">
        <w:r w:rsidR="00C011E8" w:rsidRPr="00DB7084">
          <w:rPr>
            <w:rStyle w:val="Hiperpovezava"/>
            <w:rFonts w:ascii="Arial" w:hAnsi="Arial" w:cs="Arial"/>
            <w:noProof/>
            <w:sz w:val="20"/>
          </w:rPr>
          <w:t>3.</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NAČIN ODDAJE JAVNEGA NAROČILA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_Toc99630788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3</w:t>
        </w:r>
        <w:r w:rsidR="00C011E8" w:rsidRPr="00DB7084">
          <w:rPr>
            <w:rFonts w:ascii="Arial" w:hAnsi="Arial" w:cs="Arial"/>
            <w:noProof/>
            <w:webHidden/>
            <w:sz w:val="20"/>
          </w:rPr>
          <w:fldChar w:fldCharType="end"/>
        </w:r>
      </w:hyperlink>
    </w:p>
    <w:p w14:paraId="54CA7C85" w14:textId="239E74B0"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89" w:history="1">
        <w:r w:rsidR="00C011E8" w:rsidRPr="00DB7084">
          <w:rPr>
            <w:rStyle w:val="Hiperpovezava"/>
            <w:rFonts w:ascii="Arial" w:hAnsi="Arial" w:cs="Arial"/>
            <w:noProof/>
            <w:sz w:val="20"/>
          </w:rPr>
          <w:t>4.</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ROK IN NAČIN PREDLOŽITVE PONUDBE</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_Toc99630789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3</w:t>
        </w:r>
        <w:r w:rsidR="00C011E8" w:rsidRPr="00DB7084">
          <w:rPr>
            <w:rFonts w:ascii="Arial" w:hAnsi="Arial" w:cs="Arial"/>
            <w:noProof/>
            <w:webHidden/>
            <w:sz w:val="20"/>
          </w:rPr>
          <w:fldChar w:fldCharType="end"/>
        </w:r>
      </w:hyperlink>
    </w:p>
    <w:p w14:paraId="7717CFCE" w14:textId="09A894F0"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90" w:history="1">
        <w:r w:rsidR="00C011E8" w:rsidRPr="00DB7084">
          <w:rPr>
            <w:rStyle w:val="Hiperpovezava"/>
            <w:rFonts w:ascii="Arial" w:hAnsi="Arial" w:cs="Arial"/>
            <w:noProof/>
            <w:sz w:val="20"/>
          </w:rPr>
          <w:t>5.</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INFORMACIJE V ZVEZI Z ODPIRANJEM PONUDB</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_Toc99630790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4</w:t>
        </w:r>
        <w:r w:rsidR="00C011E8" w:rsidRPr="00DB7084">
          <w:rPr>
            <w:rFonts w:ascii="Arial" w:hAnsi="Arial" w:cs="Arial"/>
            <w:noProof/>
            <w:webHidden/>
            <w:sz w:val="20"/>
          </w:rPr>
          <w:fldChar w:fldCharType="end"/>
        </w:r>
      </w:hyperlink>
    </w:p>
    <w:p w14:paraId="678C1BB4" w14:textId="0C74F20F"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91" w:history="1">
        <w:r w:rsidR="00C011E8" w:rsidRPr="00DB7084">
          <w:rPr>
            <w:rStyle w:val="Hiperpovezava"/>
            <w:rFonts w:ascii="Arial" w:hAnsi="Arial" w:cs="Arial"/>
            <w:noProof/>
            <w:sz w:val="20"/>
          </w:rPr>
          <w:t>6.</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PRAVNA PODLAGA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_Toc99630791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4</w:t>
        </w:r>
        <w:r w:rsidR="00C011E8" w:rsidRPr="00DB7084">
          <w:rPr>
            <w:rFonts w:ascii="Arial" w:hAnsi="Arial" w:cs="Arial"/>
            <w:noProof/>
            <w:webHidden/>
            <w:sz w:val="20"/>
          </w:rPr>
          <w:fldChar w:fldCharType="end"/>
        </w:r>
      </w:hyperlink>
    </w:p>
    <w:p w14:paraId="050FAAA0" w14:textId="2B052CD1"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92" w:history="1">
        <w:r w:rsidR="00C011E8" w:rsidRPr="00DB7084">
          <w:rPr>
            <w:rStyle w:val="Hiperpovezava"/>
            <w:rFonts w:ascii="Arial" w:hAnsi="Arial" w:cs="Arial"/>
            <w:noProof/>
            <w:sz w:val="20"/>
          </w:rPr>
          <w:t>7.</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TEMELJNA PRAVILA ZA DOSTOP, OBVESTILA IN POJASNILA V ZVEZI Z RAZPISNO DOKUMENTACIJO</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_Toc99630792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4</w:t>
        </w:r>
        <w:r w:rsidR="00C011E8" w:rsidRPr="00DB7084">
          <w:rPr>
            <w:rFonts w:ascii="Arial" w:hAnsi="Arial" w:cs="Arial"/>
            <w:noProof/>
            <w:webHidden/>
            <w:sz w:val="20"/>
          </w:rPr>
          <w:fldChar w:fldCharType="end"/>
        </w:r>
      </w:hyperlink>
    </w:p>
    <w:p w14:paraId="4511749F" w14:textId="4CD040D8"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793" w:history="1">
        <w:r w:rsidR="00C011E8" w:rsidRPr="00DB7084">
          <w:rPr>
            <w:rStyle w:val="Hiperpovezava"/>
            <w:rFonts w:ascii="Arial" w:hAnsi="Arial" w:cs="Arial"/>
            <w:noProof/>
          </w:rPr>
          <w:t>7.1</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Dostop do razpisne dokumentacije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_Toc99630793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4</w:t>
        </w:r>
        <w:r w:rsidR="00C011E8" w:rsidRPr="00DB7084">
          <w:rPr>
            <w:rFonts w:ascii="Arial" w:hAnsi="Arial" w:cs="Arial"/>
            <w:noProof/>
            <w:webHidden/>
          </w:rPr>
          <w:fldChar w:fldCharType="end"/>
        </w:r>
      </w:hyperlink>
    </w:p>
    <w:p w14:paraId="49B3CFF4" w14:textId="6D0CD655"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794" w:history="1">
        <w:r w:rsidR="00C011E8" w:rsidRPr="00DB7084">
          <w:rPr>
            <w:rStyle w:val="Hiperpovezava"/>
            <w:rFonts w:ascii="Arial" w:hAnsi="Arial" w:cs="Arial"/>
            <w:noProof/>
          </w:rPr>
          <w:t>7.2</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Obvestila in pojasnila v zvezi z dokumentacijo za oddajo javnega naročila</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_Toc99630794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4</w:t>
        </w:r>
        <w:r w:rsidR="00C011E8" w:rsidRPr="00DB7084">
          <w:rPr>
            <w:rFonts w:ascii="Arial" w:hAnsi="Arial" w:cs="Arial"/>
            <w:noProof/>
            <w:webHidden/>
          </w:rPr>
          <w:fldChar w:fldCharType="end"/>
        </w:r>
      </w:hyperlink>
    </w:p>
    <w:p w14:paraId="123D9577" w14:textId="1A9150CE"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795" w:history="1">
        <w:r w:rsidR="00C011E8" w:rsidRPr="00DB7084">
          <w:rPr>
            <w:rStyle w:val="Hiperpovezava"/>
            <w:rFonts w:ascii="Arial" w:hAnsi="Arial" w:cs="Arial"/>
            <w:noProof/>
          </w:rPr>
          <w:t>7.3</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Zeleno javno naročanje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_Toc99630795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4</w:t>
        </w:r>
        <w:r w:rsidR="00C011E8" w:rsidRPr="00DB7084">
          <w:rPr>
            <w:rFonts w:ascii="Arial" w:hAnsi="Arial" w:cs="Arial"/>
            <w:noProof/>
            <w:webHidden/>
          </w:rPr>
          <w:fldChar w:fldCharType="end"/>
        </w:r>
      </w:hyperlink>
    </w:p>
    <w:p w14:paraId="5F9BB731" w14:textId="2D12BCF7"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796" w:history="1">
        <w:r w:rsidR="00C011E8" w:rsidRPr="00DB7084">
          <w:rPr>
            <w:rStyle w:val="Hiperpovezava"/>
            <w:rFonts w:ascii="Arial" w:hAnsi="Arial" w:cs="Arial"/>
            <w:noProof/>
          </w:rPr>
          <w:t>7.4</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Neobvezen ogled</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_Toc99630796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4</w:t>
        </w:r>
        <w:r w:rsidR="00C011E8" w:rsidRPr="00DB7084">
          <w:rPr>
            <w:rFonts w:ascii="Arial" w:hAnsi="Arial" w:cs="Arial"/>
            <w:noProof/>
            <w:webHidden/>
          </w:rPr>
          <w:fldChar w:fldCharType="end"/>
        </w:r>
      </w:hyperlink>
    </w:p>
    <w:p w14:paraId="73CFBF25" w14:textId="0EA0A7F2"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97" w:history="1">
        <w:r w:rsidR="00C011E8" w:rsidRPr="00DB7084">
          <w:rPr>
            <w:rStyle w:val="Hiperpovezava"/>
            <w:rFonts w:ascii="Arial" w:hAnsi="Arial" w:cs="Arial"/>
            <w:noProof/>
            <w:sz w:val="20"/>
          </w:rPr>
          <w:t>8.</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SESTAVA DOKUMENTACIJE ZA ODDAJO JAVNEGA NAROČILA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_Toc99630797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5</w:t>
        </w:r>
        <w:r w:rsidR="00C011E8" w:rsidRPr="00DB7084">
          <w:rPr>
            <w:rFonts w:ascii="Arial" w:hAnsi="Arial" w:cs="Arial"/>
            <w:noProof/>
            <w:webHidden/>
            <w:sz w:val="20"/>
          </w:rPr>
          <w:fldChar w:fldCharType="end"/>
        </w:r>
      </w:hyperlink>
    </w:p>
    <w:p w14:paraId="03E4E14F" w14:textId="3ECB3E93" w:rsidR="00C011E8" w:rsidRPr="00DB7084" w:rsidRDefault="00553D2B">
      <w:pPr>
        <w:pStyle w:val="Kazalovsebine1"/>
        <w:tabs>
          <w:tab w:val="left" w:pos="400"/>
          <w:tab w:val="right" w:leader="dot" w:pos="9062"/>
        </w:tabs>
        <w:rPr>
          <w:rFonts w:ascii="Arial" w:eastAsiaTheme="minorEastAsia" w:hAnsi="Arial" w:cs="Arial"/>
          <w:b w:val="0"/>
          <w:bCs w:val="0"/>
          <w:caps w:val="0"/>
          <w:noProof/>
          <w:sz w:val="20"/>
          <w:lang w:eastAsia="sl-SI"/>
        </w:rPr>
      </w:pPr>
      <w:hyperlink w:anchor="_Toc99630798" w:history="1">
        <w:r w:rsidR="00C011E8" w:rsidRPr="00DB7084">
          <w:rPr>
            <w:rStyle w:val="Hiperpovezava"/>
            <w:rFonts w:ascii="Arial" w:hAnsi="Arial" w:cs="Arial"/>
            <w:noProof/>
            <w:sz w:val="20"/>
          </w:rPr>
          <w:t>9.</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UGOTAVLJANJE SPOSOBNOSTI</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_Toc99630798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5</w:t>
        </w:r>
        <w:r w:rsidR="00C011E8" w:rsidRPr="00DB7084">
          <w:rPr>
            <w:rFonts w:ascii="Arial" w:hAnsi="Arial" w:cs="Arial"/>
            <w:noProof/>
            <w:webHidden/>
            <w:sz w:val="20"/>
          </w:rPr>
          <w:fldChar w:fldCharType="end"/>
        </w:r>
      </w:hyperlink>
    </w:p>
    <w:p w14:paraId="7EA458B4" w14:textId="6F9C2C19"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799" w:history="1">
        <w:r w:rsidR="00C011E8" w:rsidRPr="00DB7084">
          <w:rPr>
            <w:rStyle w:val="Hiperpovezava"/>
            <w:rFonts w:ascii="Arial" w:hAnsi="Arial" w:cs="Arial"/>
            <w:noProof/>
          </w:rPr>
          <w:t>9.1</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Ugotavljanje sposobnosti za sodelovanje v postopku oddaje javnega naročila in dokazila</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_Toc99630799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5</w:t>
        </w:r>
        <w:r w:rsidR="00C011E8" w:rsidRPr="00DB7084">
          <w:rPr>
            <w:rFonts w:ascii="Arial" w:hAnsi="Arial" w:cs="Arial"/>
            <w:noProof/>
            <w:webHidden/>
          </w:rPr>
          <w:fldChar w:fldCharType="end"/>
        </w:r>
      </w:hyperlink>
    </w:p>
    <w:p w14:paraId="01EBFCC3" w14:textId="131C6524"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00" w:history="1">
        <w:r w:rsidR="00C011E8" w:rsidRPr="00DB7084">
          <w:rPr>
            <w:rStyle w:val="Hiperpovezava"/>
            <w:rFonts w:ascii="Arial" w:hAnsi="Arial" w:cs="Arial"/>
            <w:noProof/>
          </w:rPr>
          <w:t>9.1.1</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Razlogi  za izključitev</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_Toc99630800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6</w:t>
        </w:r>
        <w:r w:rsidR="00C011E8" w:rsidRPr="00DB7084">
          <w:rPr>
            <w:rFonts w:ascii="Arial" w:hAnsi="Arial" w:cs="Arial"/>
            <w:noProof/>
            <w:webHidden/>
          </w:rPr>
          <w:fldChar w:fldCharType="end"/>
        </w:r>
      </w:hyperlink>
    </w:p>
    <w:p w14:paraId="554C729F" w14:textId="264B8BD2"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01" w:history="1">
        <w:r w:rsidR="00C011E8" w:rsidRPr="00DB7084">
          <w:rPr>
            <w:rStyle w:val="Hiperpovezava"/>
            <w:rFonts w:ascii="Arial" w:hAnsi="Arial" w:cs="Arial"/>
            <w:noProof/>
          </w:rPr>
          <w:t>9.1.2</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Ustreznost za opravljanje poklicne dejavnosti</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_Toc99630801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7</w:t>
        </w:r>
        <w:r w:rsidR="00C011E8" w:rsidRPr="00DB7084">
          <w:rPr>
            <w:rFonts w:ascii="Arial" w:hAnsi="Arial" w:cs="Arial"/>
            <w:noProof/>
            <w:webHidden/>
          </w:rPr>
          <w:fldChar w:fldCharType="end"/>
        </w:r>
      </w:hyperlink>
    </w:p>
    <w:p w14:paraId="70D616ED" w14:textId="694BDE7D"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02" w:history="1">
        <w:r w:rsidR="00C011E8" w:rsidRPr="00DB7084">
          <w:rPr>
            <w:rStyle w:val="Hiperpovezava"/>
            <w:rFonts w:ascii="Arial" w:hAnsi="Arial" w:cs="Arial"/>
            <w:noProof/>
          </w:rPr>
          <w:t>9.1.3</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Tehnična sposobnost</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_Toc99630802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8</w:t>
        </w:r>
        <w:r w:rsidR="00C011E8" w:rsidRPr="00DB7084">
          <w:rPr>
            <w:rFonts w:ascii="Arial" w:hAnsi="Arial" w:cs="Arial"/>
            <w:noProof/>
            <w:webHidden/>
          </w:rPr>
          <w:fldChar w:fldCharType="end"/>
        </w:r>
      </w:hyperlink>
    </w:p>
    <w:p w14:paraId="603A78C8" w14:textId="28223B23"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03" w:history="1">
        <w:r w:rsidR="00C011E8" w:rsidRPr="00DB7084">
          <w:rPr>
            <w:rStyle w:val="Hiperpovezava"/>
            <w:rFonts w:ascii="Arial" w:hAnsi="Arial" w:cs="Arial"/>
            <w:noProof/>
          </w:rPr>
          <w:t>9.1.4</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Kadrovski pogoji oziroma sposobnost</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_Toc99630803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8</w:t>
        </w:r>
        <w:r w:rsidR="00C011E8" w:rsidRPr="00DB7084">
          <w:rPr>
            <w:rFonts w:ascii="Arial" w:hAnsi="Arial" w:cs="Arial"/>
            <w:noProof/>
            <w:webHidden/>
          </w:rPr>
          <w:fldChar w:fldCharType="end"/>
        </w:r>
      </w:hyperlink>
    </w:p>
    <w:p w14:paraId="3E388612" w14:textId="44C9B673" w:rsidR="00C011E8" w:rsidRPr="00DB7084" w:rsidRDefault="00553D2B">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99630804" w:history="1">
        <w:r w:rsidR="00C011E8" w:rsidRPr="00DB7084">
          <w:rPr>
            <w:rStyle w:val="Hiperpovezava"/>
            <w:rFonts w:ascii="Arial" w:hAnsi="Arial" w:cs="Arial"/>
            <w:noProof/>
            <w:sz w:val="20"/>
          </w:rPr>
          <w:t>10.</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merila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_Toc99630804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9</w:t>
        </w:r>
        <w:r w:rsidR="00C011E8" w:rsidRPr="00DB7084">
          <w:rPr>
            <w:rFonts w:ascii="Arial" w:hAnsi="Arial" w:cs="Arial"/>
            <w:noProof/>
            <w:webHidden/>
            <w:sz w:val="20"/>
          </w:rPr>
          <w:fldChar w:fldCharType="end"/>
        </w:r>
      </w:hyperlink>
    </w:p>
    <w:p w14:paraId="197C2C38" w14:textId="5120F8F8" w:rsidR="00C011E8" w:rsidRPr="00DB7084" w:rsidRDefault="00553D2B">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99630805" w:history="1">
        <w:r w:rsidR="00C011E8" w:rsidRPr="00DB7084">
          <w:rPr>
            <w:rStyle w:val="Hiperpovezava"/>
            <w:rFonts w:ascii="Arial" w:hAnsi="Arial" w:cs="Arial"/>
            <w:noProof/>
            <w:sz w:val="20"/>
          </w:rPr>
          <w:t>11.</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ponudba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_Toc99630805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11</w:t>
        </w:r>
        <w:r w:rsidR="00C011E8" w:rsidRPr="00DB7084">
          <w:rPr>
            <w:rFonts w:ascii="Arial" w:hAnsi="Arial" w:cs="Arial"/>
            <w:noProof/>
            <w:webHidden/>
            <w:sz w:val="20"/>
          </w:rPr>
          <w:fldChar w:fldCharType="end"/>
        </w:r>
      </w:hyperlink>
    </w:p>
    <w:p w14:paraId="4BB9255A" w14:textId="16BD7BA3"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806" w:history="1">
        <w:r w:rsidR="00C011E8" w:rsidRPr="00DB7084">
          <w:rPr>
            <w:rStyle w:val="Hiperpovezava"/>
            <w:rFonts w:ascii="Arial" w:hAnsi="Arial" w:cs="Arial"/>
            <w:noProof/>
          </w:rPr>
          <w:t>11.1</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Ponudbena dokumentacija</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_Toc99630806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11</w:t>
        </w:r>
        <w:r w:rsidR="00C011E8" w:rsidRPr="00DB7084">
          <w:rPr>
            <w:rFonts w:ascii="Arial" w:hAnsi="Arial" w:cs="Arial"/>
            <w:noProof/>
            <w:webHidden/>
          </w:rPr>
          <w:fldChar w:fldCharType="end"/>
        </w:r>
      </w:hyperlink>
    </w:p>
    <w:p w14:paraId="18DAD2B4" w14:textId="40950DF0"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807" w:history="1">
        <w:r w:rsidR="00C011E8" w:rsidRPr="00DB7084">
          <w:rPr>
            <w:rStyle w:val="Hiperpovezava"/>
            <w:rFonts w:ascii="Arial" w:hAnsi="Arial" w:cs="Arial"/>
            <w:noProof/>
          </w:rPr>
          <w:t>11.2</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Sestavljanje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_Toc99630807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11</w:t>
        </w:r>
        <w:r w:rsidR="00C011E8" w:rsidRPr="00DB7084">
          <w:rPr>
            <w:rFonts w:ascii="Arial" w:hAnsi="Arial" w:cs="Arial"/>
            <w:noProof/>
            <w:webHidden/>
          </w:rPr>
          <w:fldChar w:fldCharType="end"/>
        </w:r>
      </w:hyperlink>
    </w:p>
    <w:p w14:paraId="1DD1F12D" w14:textId="25CA4D0D"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08" w:history="1">
        <w:r w:rsidR="00C011E8" w:rsidRPr="00DB7084">
          <w:rPr>
            <w:rStyle w:val="Hiperpovezava"/>
            <w:rFonts w:ascii="Arial" w:hAnsi="Arial" w:cs="Arial"/>
            <w:noProof/>
          </w:rPr>
          <w:t>11.2.1</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Obrazec »Predračun«</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_Toc99630808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11</w:t>
        </w:r>
        <w:r w:rsidR="00C011E8" w:rsidRPr="00DB7084">
          <w:rPr>
            <w:rFonts w:ascii="Arial" w:hAnsi="Arial" w:cs="Arial"/>
            <w:noProof/>
            <w:webHidden/>
          </w:rPr>
          <w:fldChar w:fldCharType="end"/>
        </w:r>
      </w:hyperlink>
    </w:p>
    <w:p w14:paraId="1A1DFE27" w14:textId="091BFDB0"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09" w:history="1">
        <w:r w:rsidR="00C011E8" w:rsidRPr="00DB7084">
          <w:rPr>
            <w:rStyle w:val="Hiperpovezava"/>
            <w:rFonts w:ascii="Arial" w:hAnsi="Arial" w:cs="Arial"/>
            <w:noProof/>
          </w:rPr>
          <w:t>11.2.2</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Obrazec »ESPD« - za vse gospodarske subjekte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_Toc99630809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12</w:t>
        </w:r>
        <w:r w:rsidR="00C011E8" w:rsidRPr="00DB7084">
          <w:rPr>
            <w:rFonts w:ascii="Arial" w:hAnsi="Arial" w:cs="Arial"/>
            <w:noProof/>
            <w:webHidden/>
          </w:rPr>
          <w:fldChar w:fldCharType="end"/>
        </w:r>
      </w:hyperlink>
    </w:p>
    <w:p w14:paraId="0BABD77E" w14:textId="04DFFF6A"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0" w:history="1">
        <w:r w:rsidR="00C011E8" w:rsidRPr="00DB7084">
          <w:rPr>
            <w:rStyle w:val="Hiperpovezava"/>
            <w:rFonts w:ascii="Arial" w:hAnsi="Arial" w:cs="Arial"/>
            <w:noProof/>
          </w:rPr>
          <w:t>11.2.3</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Drugi dokumenti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_Toc99630810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12</w:t>
        </w:r>
        <w:r w:rsidR="00C011E8" w:rsidRPr="00DB7084">
          <w:rPr>
            <w:rFonts w:ascii="Arial" w:hAnsi="Arial" w:cs="Arial"/>
            <w:noProof/>
            <w:webHidden/>
          </w:rPr>
          <w:fldChar w:fldCharType="end"/>
        </w:r>
      </w:hyperlink>
    </w:p>
    <w:p w14:paraId="5A76AE86" w14:textId="0BD66451" w:rsidR="00C011E8" w:rsidRPr="00DB7084" w:rsidRDefault="00553D2B">
      <w:pPr>
        <w:pStyle w:val="Kazalovsebine4"/>
        <w:rPr>
          <w:rStyle w:val="Hiperpovezava"/>
        </w:rPr>
      </w:pPr>
      <w:hyperlink w:anchor="_Toc99630811" w:history="1">
        <w:r w:rsidR="00C011E8" w:rsidRPr="00DB7084">
          <w:rPr>
            <w:rStyle w:val="Hiperpovezava"/>
          </w:rPr>
          <w:t>11.2.3.1</w:t>
        </w:r>
        <w:r w:rsidR="00C011E8" w:rsidRPr="00DB7084">
          <w:rPr>
            <w:rStyle w:val="Hiperpovezava"/>
          </w:rPr>
          <w:tab/>
          <w:t>Dokazila v zvezi z izpolnjevanjem meril iz točke 10 (Merila) teh navodil</w:t>
        </w:r>
        <w:r w:rsidR="00C011E8" w:rsidRPr="00DB7084">
          <w:rPr>
            <w:rStyle w:val="Hiperpovezava"/>
            <w:webHidden/>
          </w:rPr>
          <w:tab/>
        </w:r>
        <w:r w:rsidR="00C011E8" w:rsidRPr="00DB7084">
          <w:rPr>
            <w:rStyle w:val="Hiperpovezava"/>
            <w:webHidden/>
          </w:rPr>
          <w:fldChar w:fldCharType="begin"/>
        </w:r>
        <w:r w:rsidR="00C011E8" w:rsidRPr="00DB7084">
          <w:rPr>
            <w:rStyle w:val="Hiperpovezava"/>
            <w:webHidden/>
          </w:rPr>
          <w:instrText xml:space="preserve"> PAGEREF _Toc99630811 \h </w:instrText>
        </w:r>
        <w:r w:rsidR="00C011E8" w:rsidRPr="00DB7084">
          <w:rPr>
            <w:rStyle w:val="Hiperpovezava"/>
            <w:webHidden/>
          </w:rPr>
        </w:r>
        <w:r w:rsidR="00C011E8" w:rsidRPr="00DB7084">
          <w:rPr>
            <w:rStyle w:val="Hiperpovezava"/>
            <w:webHidden/>
          </w:rPr>
          <w:fldChar w:fldCharType="separate"/>
        </w:r>
        <w:r w:rsidR="00C011E8" w:rsidRPr="00DB7084">
          <w:rPr>
            <w:rStyle w:val="Hiperpovezava"/>
            <w:webHidden/>
          </w:rPr>
          <w:t>12</w:t>
        </w:r>
        <w:r w:rsidR="00C011E8" w:rsidRPr="00DB7084">
          <w:rPr>
            <w:rStyle w:val="Hiperpovezava"/>
            <w:webHidden/>
          </w:rPr>
          <w:fldChar w:fldCharType="end"/>
        </w:r>
      </w:hyperlink>
    </w:p>
    <w:p w14:paraId="16123BE6" w14:textId="3CB1871A" w:rsidR="00C011E8" w:rsidRPr="00DB7084" w:rsidRDefault="00553D2B">
      <w:pPr>
        <w:pStyle w:val="Kazalovsebine4"/>
        <w:rPr>
          <w:rStyle w:val="Hiperpovezava"/>
        </w:rPr>
      </w:pPr>
      <w:hyperlink w:anchor="_Toc99630812" w:history="1">
        <w:r w:rsidR="00C011E8" w:rsidRPr="00DB7084">
          <w:rPr>
            <w:rStyle w:val="Hiperpovezava"/>
          </w:rPr>
          <w:t>11.2.3.2</w:t>
        </w:r>
        <w:r w:rsidR="00C011E8" w:rsidRPr="00DB7084">
          <w:rPr>
            <w:rStyle w:val="Hiperpovezava"/>
          </w:rPr>
          <w:tab/>
          <w:t>Obrazec »Soglasje podizvajalca za neposredna plačila«</w:t>
        </w:r>
        <w:r w:rsidR="00C011E8" w:rsidRPr="00DB7084">
          <w:rPr>
            <w:rStyle w:val="Hiperpovezava"/>
            <w:webHidden/>
          </w:rPr>
          <w:tab/>
        </w:r>
        <w:r w:rsidR="00C011E8" w:rsidRPr="00DB7084">
          <w:rPr>
            <w:rStyle w:val="Hiperpovezava"/>
            <w:webHidden/>
          </w:rPr>
          <w:fldChar w:fldCharType="begin"/>
        </w:r>
        <w:r w:rsidR="00C011E8" w:rsidRPr="00DB7084">
          <w:rPr>
            <w:rStyle w:val="Hiperpovezava"/>
            <w:webHidden/>
          </w:rPr>
          <w:instrText xml:space="preserve"> PAGEREF _Toc99630812 \h </w:instrText>
        </w:r>
        <w:r w:rsidR="00C011E8" w:rsidRPr="00DB7084">
          <w:rPr>
            <w:rStyle w:val="Hiperpovezava"/>
            <w:webHidden/>
          </w:rPr>
        </w:r>
        <w:r w:rsidR="00C011E8" w:rsidRPr="00DB7084">
          <w:rPr>
            <w:rStyle w:val="Hiperpovezava"/>
            <w:webHidden/>
          </w:rPr>
          <w:fldChar w:fldCharType="separate"/>
        </w:r>
        <w:r w:rsidR="00C011E8" w:rsidRPr="00DB7084">
          <w:rPr>
            <w:rStyle w:val="Hiperpovezava"/>
            <w:webHidden/>
          </w:rPr>
          <w:t>12</w:t>
        </w:r>
        <w:r w:rsidR="00C011E8" w:rsidRPr="00DB7084">
          <w:rPr>
            <w:rStyle w:val="Hiperpovezava"/>
            <w:webHidden/>
          </w:rPr>
          <w:fldChar w:fldCharType="end"/>
        </w:r>
      </w:hyperlink>
    </w:p>
    <w:p w14:paraId="5490ABA3" w14:textId="7C938A67"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813" w:history="1">
        <w:r w:rsidR="00C011E8" w:rsidRPr="00DB7084">
          <w:rPr>
            <w:rStyle w:val="Hiperpovezava"/>
            <w:rFonts w:ascii="Arial" w:hAnsi="Arial" w:cs="Arial"/>
            <w:noProof/>
          </w:rPr>
          <w:t>11.3</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Druga določila za pripravo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_Toc99630813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12</w:t>
        </w:r>
        <w:r w:rsidR="00C011E8" w:rsidRPr="00DB7084">
          <w:rPr>
            <w:rFonts w:ascii="Arial" w:hAnsi="Arial" w:cs="Arial"/>
            <w:noProof/>
            <w:webHidden/>
          </w:rPr>
          <w:fldChar w:fldCharType="end"/>
        </w:r>
      </w:hyperlink>
    </w:p>
    <w:p w14:paraId="4D157830" w14:textId="5DA0D458"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4" w:history="1">
        <w:r w:rsidR="00C011E8" w:rsidRPr="00DB7084">
          <w:rPr>
            <w:rStyle w:val="Hiperpovezava"/>
            <w:rFonts w:ascii="Arial" w:hAnsi="Arial" w:cs="Arial"/>
            <w:noProof/>
          </w:rPr>
          <w:t>11.3.1</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Skupna ponudba</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_Toc99630814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12</w:t>
        </w:r>
        <w:r w:rsidR="00C011E8" w:rsidRPr="00DB7084">
          <w:rPr>
            <w:rFonts w:ascii="Arial" w:hAnsi="Arial" w:cs="Arial"/>
            <w:noProof/>
            <w:webHidden/>
          </w:rPr>
          <w:fldChar w:fldCharType="end"/>
        </w:r>
      </w:hyperlink>
    </w:p>
    <w:p w14:paraId="4BB09976" w14:textId="2735024B"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5" w:history="1">
        <w:r w:rsidR="00C011E8" w:rsidRPr="00DB7084">
          <w:rPr>
            <w:rStyle w:val="Hiperpovezava"/>
            <w:rFonts w:ascii="Arial" w:hAnsi="Arial" w:cs="Arial"/>
            <w:noProof/>
          </w:rPr>
          <w:t>11.3.2</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Ponudba s podizvajalci</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_Toc99630815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13</w:t>
        </w:r>
        <w:r w:rsidR="00C011E8" w:rsidRPr="00DB7084">
          <w:rPr>
            <w:rFonts w:ascii="Arial" w:hAnsi="Arial" w:cs="Arial"/>
            <w:noProof/>
            <w:webHidden/>
          </w:rPr>
          <w:fldChar w:fldCharType="end"/>
        </w:r>
      </w:hyperlink>
    </w:p>
    <w:p w14:paraId="50FC1D68" w14:textId="4B7790E5"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6" w:history="1">
        <w:r w:rsidR="00C011E8" w:rsidRPr="00DB7084">
          <w:rPr>
            <w:rStyle w:val="Hiperpovezava"/>
            <w:rFonts w:ascii="Arial" w:hAnsi="Arial" w:cs="Arial"/>
            <w:noProof/>
          </w:rPr>
          <w:t>11.3.3</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Uporaba zmogljivosti drugih subjektov</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_Toc99630816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13</w:t>
        </w:r>
        <w:r w:rsidR="00C011E8" w:rsidRPr="00DB7084">
          <w:rPr>
            <w:rFonts w:ascii="Arial" w:hAnsi="Arial" w:cs="Arial"/>
            <w:noProof/>
            <w:webHidden/>
          </w:rPr>
          <w:fldChar w:fldCharType="end"/>
        </w:r>
      </w:hyperlink>
    </w:p>
    <w:p w14:paraId="7300FAF1" w14:textId="09DB86D7"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7" w:history="1">
        <w:r w:rsidR="00C011E8" w:rsidRPr="00DB7084">
          <w:rPr>
            <w:rStyle w:val="Hiperpovezava"/>
            <w:rFonts w:ascii="Arial" w:hAnsi="Arial" w:cs="Arial"/>
            <w:noProof/>
          </w:rPr>
          <w:t>11.3.4</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Variantne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_Toc99630817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14</w:t>
        </w:r>
        <w:r w:rsidR="00C011E8" w:rsidRPr="00DB7084">
          <w:rPr>
            <w:rFonts w:ascii="Arial" w:hAnsi="Arial" w:cs="Arial"/>
            <w:noProof/>
            <w:webHidden/>
          </w:rPr>
          <w:fldChar w:fldCharType="end"/>
        </w:r>
      </w:hyperlink>
    </w:p>
    <w:p w14:paraId="07A7D96E" w14:textId="119460A3"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8" w:history="1">
        <w:r w:rsidR="00C011E8" w:rsidRPr="00DB7084">
          <w:rPr>
            <w:rStyle w:val="Hiperpovezava"/>
            <w:rFonts w:ascii="Arial" w:hAnsi="Arial" w:cs="Arial"/>
            <w:noProof/>
          </w:rPr>
          <w:t>11.3.5</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Jezik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_Toc99630818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14</w:t>
        </w:r>
        <w:r w:rsidR="00C011E8" w:rsidRPr="00DB7084">
          <w:rPr>
            <w:rFonts w:ascii="Arial" w:hAnsi="Arial" w:cs="Arial"/>
            <w:noProof/>
            <w:webHidden/>
          </w:rPr>
          <w:fldChar w:fldCharType="end"/>
        </w:r>
      </w:hyperlink>
    </w:p>
    <w:p w14:paraId="4D4CF766" w14:textId="20B4B4BD"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19" w:history="1">
        <w:r w:rsidR="00C011E8" w:rsidRPr="00DB7084">
          <w:rPr>
            <w:rStyle w:val="Hiperpovezava"/>
            <w:rFonts w:ascii="Arial" w:hAnsi="Arial" w:cs="Arial"/>
            <w:noProof/>
          </w:rPr>
          <w:t>11.3.6</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Veljavnost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_Toc99630819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14</w:t>
        </w:r>
        <w:r w:rsidR="00C011E8" w:rsidRPr="00DB7084">
          <w:rPr>
            <w:rFonts w:ascii="Arial" w:hAnsi="Arial" w:cs="Arial"/>
            <w:noProof/>
            <w:webHidden/>
          </w:rPr>
          <w:fldChar w:fldCharType="end"/>
        </w:r>
      </w:hyperlink>
    </w:p>
    <w:p w14:paraId="1CBBE4DD" w14:textId="76E29E1A"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20" w:history="1">
        <w:r w:rsidR="00C011E8" w:rsidRPr="00DB7084">
          <w:rPr>
            <w:rStyle w:val="Hiperpovezava"/>
            <w:rFonts w:ascii="Arial" w:hAnsi="Arial" w:cs="Arial"/>
            <w:noProof/>
          </w:rPr>
          <w:t>11.3.7</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Stroški ponudbe</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_Toc99630820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14</w:t>
        </w:r>
        <w:r w:rsidR="00C011E8" w:rsidRPr="00DB7084">
          <w:rPr>
            <w:rFonts w:ascii="Arial" w:hAnsi="Arial" w:cs="Arial"/>
            <w:noProof/>
            <w:webHidden/>
          </w:rPr>
          <w:fldChar w:fldCharType="end"/>
        </w:r>
      </w:hyperlink>
    </w:p>
    <w:p w14:paraId="6F47BFD5" w14:textId="710C4FA1" w:rsidR="00C011E8" w:rsidRPr="00DB7084" w:rsidRDefault="00553D2B">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99630821" w:history="1">
        <w:r w:rsidR="00C011E8" w:rsidRPr="00DB7084">
          <w:rPr>
            <w:rStyle w:val="Hiperpovezava"/>
            <w:rFonts w:ascii="Arial" w:hAnsi="Arial" w:cs="Arial"/>
            <w:noProof/>
            <w:sz w:val="20"/>
          </w:rPr>
          <w:t>12.</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obvestilo o odločitvi o oddaji naročila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_Toc99630821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14</w:t>
        </w:r>
        <w:r w:rsidR="00C011E8" w:rsidRPr="00DB7084">
          <w:rPr>
            <w:rFonts w:ascii="Arial" w:hAnsi="Arial" w:cs="Arial"/>
            <w:noProof/>
            <w:webHidden/>
            <w:sz w:val="20"/>
          </w:rPr>
          <w:fldChar w:fldCharType="end"/>
        </w:r>
      </w:hyperlink>
    </w:p>
    <w:p w14:paraId="2E974E82" w14:textId="0485A953" w:rsidR="00C011E8" w:rsidRPr="00DB7084" w:rsidRDefault="00553D2B">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99630822" w:history="1">
        <w:r w:rsidR="00C011E8" w:rsidRPr="00DB7084">
          <w:rPr>
            <w:rStyle w:val="Hiperpovezava"/>
            <w:rFonts w:ascii="Arial" w:hAnsi="Arial" w:cs="Arial"/>
            <w:noProof/>
            <w:sz w:val="20"/>
          </w:rPr>
          <w:t>13.</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odstop od izvedbe javnega naročila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_Toc99630822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14</w:t>
        </w:r>
        <w:r w:rsidR="00C011E8" w:rsidRPr="00DB7084">
          <w:rPr>
            <w:rFonts w:ascii="Arial" w:hAnsi="Arial" w:cs="Arial"/>
            <w:noProof/>
            <w:webHidden/>
            <w:sz w:val="20"/>
          </w:rPr>
          <w:fldChar w:fldCharType="end"/>
        </w:r>
      </w:hyperlink>
    </w:p>
    <w:p w14:paraId="7DAB9C14" w14:textId="01ECFA2A" w:rsidR="00C011E8" w:rsidRPr="00DB7084" w:rsidRDefault="00553D2B">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99630823" w:history="1">
        <w:r w:rsidR="00C011E8" w:rsidRPr="00DB7084">
          <w:rPr>
            <w:rStyle w:val="Hiperpovezava"/>
            <w:rFonts w:ascii="Arial" w:hAnsi="Arial" w:cs="Arial"/>
            <w:noProof/>
            <w:sz w:val="20"/>
          </w:rPr>
          <w:t>14.</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POGODBA</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_Toc99630823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14</w:t>
        </w:r>
        <w:r w:rsidR="00C011E8" w:rsidRPr="00DB7084">
          <w:rPr>
            <w:rFonts w:ascii="Arial" w:hAnsi="Arial" w:cs="Arial"/>
            <w:noProof/>
            <w:webHidden/>
            <w:sz w:val="20"/>
          </w:rPr>
          <w:fldChar w:fldCharType="end"/>
        </w:r>
      </w:hyperlink>
    </w:p>
    <w:p w14:paraId="3B8F96B7" w14:textId="1609D8FE" w:rsidR="00C011E8" w:rsidRPr="00DB7084" w:rsidRDefault="00553D2B">
      <w:pPr>
        <w:pStyle w:val="Kazalovsebine2"/>
        <w:tabs>
          <w:tab w:val="left" w:pos="800"/>
          <w:tab w:val="right" w:leader="dot" w:pos="9062"/>
        </w:tabs>
        <w:rPr>
          <w:rFonts w:ascii="Arial" w:eastAsiaTheme="minorEastAsia" w:hAnsi="Arial" w:cs="Arial"/>
          <w:noProof/>
          <w:lang w:eastAsia="sl-SI"/>
        </w:rPr>
      </w:pPr>
      <w:hyperlink w:anchor="_Toc99630824" w:history="1">
        <w:r w:rsidR="00C011E8" w:rsidRPr="00DB7084">
          <w:rPr>
            <w:rStyle w:val="Hiperpovezava"/>
            <w:rFonts w:ascii="Arial" w:hAnsi="Arial" w:cs="Arial"/>
            <w:noProof/>
          </w:rPr>
          <w:t>14.1</w:t>
        </w:r>
        <w:r w:rsidR="00C011E8" w:rsidRPr="00DB7084">
          <w:rPr>
            <w:rFonts w:ascii="Arial" w:eastAsiaTheme="minorEastAsia" w:hAnsi="Arial" w:cs="Arial"/>
            <w:noProof/>
            <w:lang w:eastAsia="sl-SI"/>
          </w:rPr>
          <w:tab/>
        </w:r>
        <w:r w:rsidR="00C011E8" w:rsidRPr="00DB7084">
          <w:rPr>
            <w:rStyle w:val="Hiperpovezava"/>
            <w:rFonts w:ascii="Arial" w:hAnsi="Arial" w:cs="Arial"/>
            <w:noProof/>
          </w:rPr>
          <w:t>Finančna zavarovanja</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_Toc99630824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15</w:t>
        </w:r>
        <w:r w:rsidR="00C011E8" w:rsidRPr="00DB7084">
          <w:rPr>
            <w:rFonts w:ascii="Arial" w:hAnsi="Arial" w:cs="Arial"/>
            <w:noProof/>
            <w:webHidden/>
          </w:rPr>
          <w:fldChar w:fldCharType="end"/>
        </w:r>
      </w:hyperlink>
    </w:p>
    <w:p w14:paraId="0E95B03E" w14:textId="249A46D1" w:rsidR="00C011E8" w:rsidRPr="00DB7084" w:rsidRDefault="00553D2B">
      <w:pPr>
        <w:pStyle w:val="Kazalovsebine3"/>
        <w:tabs>
          <w:tab w:val="left" w:pos="1200"/>
          <w:tab w:val="right" w:leader="dot" w:pos="9062"/>
        </w:tabs>
        <w:rPr>
          <w:rFonts w:ascii="Arial" w:eastAsiaTheme="minorEastAsia" w:hAnsi="Arial" w:cs="Arial"/>
          <w:iCs w:val="0"/>
          <w:noProof/>
          <w:lang w:eastAsia="sl-SI"/>
        </w:rPr>
      </w:pPr>
      <w:hyperlink w:anchor="_Toc99630825" w:history="1">
        <w:r w:rsidR="00C011E8" w:rsidRPr="00DB7084">
          <w:rPr>
            <w:rStyle w:val="Hiperpovezava"/>
            <w:rFonts w:ascii="Arial" w:hAnsi="Arial" w:cs="Arial"/>
            <w:noProof/>
          </w:rPr>
          <w:t>14.1.1</w:t>
        </w:r>
        <w:r w:rsidR="00C011E8" w:rsidRPr="00DB7084">
          <w:rPr>
            <w:rFonts w:ascii="Arial" w:eastAsiaTheme="minorEastAsia" w:hAnsi="Arial" w:cs="Arial"/>
            <w:iCs w:val="0"/>
            <w:noProof/>
            <w:lang w:eastAsia="sl-SI"/>
          </w:rPr>
          <w:tab/>
        </w:r>
        <w:r w:rsidR="00C011E8" w:rsidRPr="00DB7084">
          <w:rPr>
            <w:rStyle w:val="Hiperpovezava"/>
            <w:rFonts w:ascii="Arial" w:hAnsi="Arial" w:cs="Arial"/>
            <w:noProof/>
          </w:rPr>
          <w:t>Zavarovanje za dobro izvedbo pogodbenih obveznosti</w:t>
        </w:r>
        <w:r w:rsidR="00C011E8" w:rsidRPr="00DB7084">
          <w:rPr>
            <w:rFonts w:ascii="Arial" w:hAnsi="Arial" w:cs="Arial"/>
            <w:noProof/>
            <w:webHidden/>
          </w:rPr>
          <w:tab/>
        </w:r>
        <w:r w:rsidR="00C011E8" w:rsidRPr="00DB7084">
          <w:rPr>
            <w:rFonts w:ascii="Arial" w:hAnsi="Arial" w:cs="Arial"/>
            <w:noProof/>
            <w:webHidden/>
          </w:rPr>
          <w:fldChar w:fldCharType="begin"/>
        </w:r>
        <w:r w:rsidR="00C011E8" w:rsidRPr="00DB7084">
          <w:rPr>
            <w:rFonts w:ascii="Arial" w:hAnsi="Arial" w:cs="Arial"/>
            <w:noProof/>
            <w:webHidden/>
          </w:rPr>
          <w:instrText xml:space="preserve"> PAGEREF _Toc99630825 \h </w:instrText>
        </w:r>
        <w:r w:rsidR="00C011E8" w:rsidRPr="00DB7084">
          <w:rPr>
            <w:rFonts w:ascii="Arial" w:hAnsi="Arial" w:cs="Arial"/>
            <w:noProof/>
            <w:webHidden/>
          </w:rPr>
        </w:r>
        <w:r w:rsidR="00C011E8" w:rsidRPr="00DB7084">
          <w:rPr>
            <w:rFonts w:ascii="Arial" w:hAnsi="Arial" w:cs="Arial"/>
            <w:noProof/>
            <w:webHidden/>
          </w:rPr>
          <w:fldChar w:fldCharType="separate"/>
        </w:r>
        <w:r w:rsidR="00C011E8" w:rsidRPr="00DB7084">
          <w:rPr>
            <w:rFonts w:ascii="Arial" w:hAnsi="Arial" w:cs="Arial"/>
            <w:noProof/>
            <w:webHidden/>
          </w:rPr>
          <w:t>15</w:t>
        </w:r>
        <w:r w:rsidR="00C011E8" w:rsidRPr="00DB7084">
          <w:rPr>
            <w:rFonts w:ascii="Arial" w:hAnsi="Arial" w:cs="Arial"/>
            <w:noProof/>
            <w:webHidden/>
          </w:rPr>
          <w:fldChar w:fldCharType="end"/>
        </w:r>
      </w:hyperlink>
    </w:p>
    <w:p w14:paraId="1F96F21F" w14:textId="7631CA69" w:rsidR="00C011E8" w:rsidRPr="00DB7084" w:rsidRDefault="00553D2B">
      <w:pPr>
        <w:pStyle w:val="Kazalovsebine1"/>
        <w:tabs>
          <w:tab w:val="left" w:pos="600"/>
          <w:tab w:val="right" w:leader="dot" w:pos="9062"/>
        </w:tabs>
        <w:rPr>
          <w:rFonts w:ascii="Arial" w:eastAsiaTheme="minorEastAsia" w:hAnsi="Arial" w:cs="Arial"/>
          <w:b w:val="0"/>
          <w:bCs w:val="0"/>
          <w:caps w:val="0"/>
          <w:noProof/>
          <w:sz w:val="20"/>
          <w:lang w:eastAsia="sl-SI"/>
        </w:rPr>
      </w:pPr>
      <w:hyperlink w:anchor="_Toc99630826" w:history="1">
        <w:r w:rsidR="00C011E8" w:rsidRPr="00DB7084">
          <w:rPr>
            <w:rStyle w:val="Hiperpovezava"/>
            <w:rFonts w:ascii="Arial" w:hAnsi="Arial" w:cs="Arial"/>
            <w:noProof/>
            <w:sz w:val="20"/>
          </w:rPr>
          <w:t>15.</w:t>
        </w:r>
        <w:r w:rsidR="00C011E8" w:rsidRPr="00DB7084">
          <w:rPr>
            <w:rFonts w:ascii="Arial" w:eastAsiaTheme="minorEastAsia" w:hAnsi="Arial" w:cs="Arial"/>
            <w:b w:val="0"/>
            <w:bCs w:val="0"/>
            <w:caps w:val="0"/>
            <w:noProof/>
            <w:sz w:val="20"/>
            <w:lang w:eastAsia="sl-SI"/>
          </w:rPr>
          <w:tab/>
        </w:r>
        <w:r w:rsidR="00C011E8" w:rsidRPr="00DB7084">
          <w:rPr>
            <w:rStyle w:val="Hiperpovezava"/>
            <w:rFonts w:ascii="Arial" w:hAnsi="Arial" w:cs="Arial"/>
            <w:noProof/>
            <w:sz w:val="20"/>
          </w:rPr>
          <w:t>pravno varstvo</w:t>
        </w:r>
        <w:r w:rsidR="00C011E8" w:rsidRPr="00DB7084">
          <w:rPr>
            <w:rFonts w:ascii="Arial" w:hAnsi="Arial" w:cs="Arial"/>
            <w:noProof/>
            <w:webHidden/>
            <w:sz w:val="20"/>
          </w:rPr>
          <w:tab/>
        </w:r>
        <w:r w:rsidR="00C011E8" w:rsidRPr="00DB7084">
          <w:rPr>
            <w:rFonts w:ascii="Arial" w:hAnsi="Arial" w:cs="Arial"/>
            <w:noProof/>
            <w:webHidden/>
            <w:sz w:val="20"/>
          </w:rPr>
          <w:fldChar w:fldCharType="begin"/>
        </w:r>
        <w:r w:rsidR="00C011E8" w:rsidRPr="00DB7084">
          <w:rPr>
            <w:rFonts w:ascii="Arial" w:hAnsi="Arial" w:cs="Arial"/>
            <w:noProof/>
            <w:webHidden/>
            <w:sz w:val="20"/>
          </w:rPr>
          <w:instrText xml:space="preserve"> PAGEREF _Toc99630826 \h </w:instrText>
        </w:r>
        <w:r w:rsidR="00C011E8" w:rsidRPr="00DB7084">
          <w:rPr>
            <w:rFonts w:ascii="Arial" w:hAnsi="Arial" w:cs="Arial"/>
            <w:noProof/>
            <w:webHidden/>
            <w:sz w:val="20"/>
          </w:rPr>
        </w:r>
        <w:r w:rsidR="00C011E8" w:rsidRPr="00DB7084">
          <w:rPr>
            <w:rFonts w:ascii="Arial" w:hAnsi="Arial" w:cs="Arial"/>
            <w:noProof/>
            <w:webHidden/>
            <w:sz w:val="20"/>
          </w:rPr>
          <w:fldChar w:fldCharType="separate"/>
        </w:r>
        <w:r w:rsidR="00C011E8" w:rsidRPr="00DB7084">
          <w:rPr>
            <w:rFonts w:ascii="Arial" w:hAnsi="Arial" w:cs="Arial"/>
            <w:noProof/>
            <w:webHidden/>
            <w:sz w:val="20"/>
          </w:rPr>
          <w:t>15</w:t>
        </w:r>
        <w:r w:rsidR="00C011E8" w:rsidRPr="00DB7084">
          <w:rPr>
            <w:rFonts w:ascii="Arial" w:hAnsi="Arial" w:cs="Arial"/>
            <w:noProof/>
            <w:webHidden/>
            <w:sz w:val="20"/>
          </w:rPr>
          <w:fldChar w:fldCharType="end"/>
        </w:r>
      </w:hyperlink>
    </w:p>
    <w:p w14:paraId="7498C0BA" w14:textId="7CD3608E" w:rsidR="00161293" w:rsidRPr="00AF33AE" w:rsidRDefault="009B3F0C" w:rsidP="00D95D35">
      <w:pPr>
        <w:spacing w:line="0" w:lineRule="atLeast"/>
        <w:jc w:val="both"/>
        <w:rPr>
          <w:rFonts w:cs="Arial"/>
          <w:szCs w:val="20"/>
        </w:rPr>
      </w:pPr>
      <w:r w:rsidRPr="00DB7084">
        <w:rPr>
          <w:rFonts w:cs="Arial"/>
          <w:szCs w:val="20"/>
        </w:rPr>
        <w:fldChar w:fldCharType="end"/>
      </w:r>
      <w:bookmarkStart w:id="1" w:name="_Toc336851777"/>
    </w:p>
    <w:p w14:paraId="698E0F5B" w14:textId="35E86C78" w:rsidR="0052586A" w:rsidRDefault="0052586A" w:rsidP="00D95D35">
      <w:pPr>
        <w:spacing w:line="0" w:lineRule="atLeast"/>
        <w:jc w:val="both"/>
        <w:rPr>
          <w:rFonts w:cs="Arial"/>
          <w:szCs w:val="20"/>
        </w:rPr>
      </w:pPr>
    </w:p>
    <w:p w14:paraId="3095FA0E" w14:textId="14358B82" w:rsidR="00DB7084" w:rsidRDefault="00DB7084" w:rsidP="00D95D35">
      <w:pPr>
        <w:spacing w:line="0" w:lineRule="atLeast"/>
        <w:jc w:val="both"/>
        <w:rPr>
          <w:rFonts w:cs="Arial"/>
          <w:szCs w:val="20"/>
        </w:rPr>
      </w:pPr>
    </w:p>
    <w:p w14:paraId="6535B831" w14:textId="58E811F5" w:rsidR="00DB7084" w:rsidRDefault="00DB7084" w:rsidP="00D95D35">
      <w:pPr>
        <w:spacing w:line="0" w:lineRule="atLeast"/>
        <w:jc w:val="both"/>
        <w:rPr>
          <w:rFonts w:cs="Arial"/>
          <w:szCs w:val="20"/>
        </w:rPr>
      </w:pPr>
    </w:p>
    <w:p w14:paraId="5A05BBE5" w14:textId="77777777" w:rsidR="00DB7084" w:rsidRPr="00AF33AE" w:rsidRDefault="00DB7084" w:rsidP="00D95D35">
      <w:pPr>
        <w:spacing w:line="0" w:lineRule="atLeast"/>
        <w:jc w:val="both"/>
        <w:rPr>
          <w:rFonts w:cs="Arial"/>
          <w:szCs w:val="20"/>
        </w:rPr>
      </w:pPr>
    </w:p>
    <w:p w14:paraId="1996C7AF" w14:textId="3A1CFCED" w:rsidR="0000383C" w:rsidRPr="00AF33AE" w:rsidRDefault="0000383C" w:rsidP="00D95D35">
      <w:pPr>
        <w:spacing w:line="0" w:lineRule="atLeast"/>
        <w:jc w:val="both"/>
        <w:rPr>
          <w:rFonts w:cs="Arial"/>
          <w:szCs w:val="20"/>
        </w:rPr>
      </w:pPr>
    </w:p>
    <w:p w14:paraId="051FDF9A" w14:textId="77777777" w:rsidR="0000383C" w:rsidRPr="00AF33AE" w:rsidRDefault="0000383C" w:rsidP="00D95D35">
      <w:pPr>
        <w:spacing w:line="0" w:lineRule="atLeast"/>
        <w:jc w:val="both"/>
        <w:rPr>
          <w:rFonts w:cs="Arial"/>
          <w:szCs w:val="20"/>
        </w:rPr>
      </w:pPr>
    </w:p>
    <w:p w14:paraId="3E736721" w14:textId="31A165C6" w:rsidR="0052586A" w:rsidRPr="00AF33AE" w:rsidRDefault="0052586A" w:rsidP="00D95D35">
      <w:pPr>
        <w:spacing w:line="0" w:lineRule="atLeast"/>
        <w:jc w:val="both"/>
        <w:rPr>
          <w:rFonts w:cs="Arial"/>
          <w:szCs w:val="20"/>
        </w:rPr>
      </w:pPr>
    </w:p>
    <w:p w14:paraId="40F44786" w14:textId="5DD8C15A" w:rsidR="00BB1E26" w:rsidRPr="00AA7241" w:rsidRDefault="002B2B13" w:rsidP="00D95D35">
      <w:pPr>
        <w:pStyle w:val="Naslov1"/>
        <w:spacing w:line="0" w:lineRule="atLeast"/>
        <w:rPr>
          <w:rFonts w:cs="Arial"/>
          <w:sz w:val="20"/>
          <w:szCs w:val="20"/>
        </w:rPr>
      </w:pPr>
      <w:bookmarkStart w:id="2" w:name="_Toc99630786"/>
      <w:r w:rsidRPr="00AA7241">
        <w:rPr>
          <w:rFonts w:cs="Arial"/>
          <w:sz w:val="20"/>
          <w:szCs w:val="20"/>
        </w:rPr>
        <w:lastRenderedPageBreak/>
        <w:t>NAROČNIK</w:t>
      </w:r>
      <w:bookmarkEnd w:id="0"/>
      <w:bookmarkEnd w:id="1"/>
      <w:bookmarkEnd w:id="2"/>
    </w:p>
    <w:p w14:paraId="7668BEB0" w14:textId="77777777" w:rsidR="00712EB1" w:rsidRPr="00AA7241" w:rsidRDefault="00712EB1" w:rsidP="00D95D35">
      <w:pPr>
        <w:spacing w:line="0" w:lineRule="atLeast"/>
        <w:jc w:val="both"/>
        <w:rPr>
          <w:rFonts w:cs="Arial"/>
          <w:szCs w:val="20"/>
        </w:rPr>
      </w:pPr>
    </w:p>
    <w:p w14:paraId="50B32EFD" w14:textId="77777777" w:rsidR="0045033D" w:rsidRPr="00AA7241" w:rsidRDefault="0045033D" w:rsidP="0045033D">
      <w:pPr>
        <w:jc w:val="both"/>
        <w:rPr>
          <w:rFonts w:eastAsia="Calibri" w:cs="Arial"/>
          <w:szCs w:val="20"/>
          <w:lang w:eastAsia="en-US"/>
        </w:rPr>
      </w:pPr>
      <w:r w:rsidRPr="00AA7241">
        <w:rPr>
          <w:rFonts w:eastAsia="Calibri" w:cs="Arial"/>
          <w:szCs w:val="20"/>
          <w:lang w:eastAsia="en-US"/>
        </w:rPr>
        <w:t>To naročilo izvaja Ministrstvo za javno upravo, Tržaška cesta 21, 1000 Ljubljana, v svojem imenu in za svoj račun (v nadaljnjem besedilu: naročnik).</w:t>
      </w:r>
    </w:p>
    <w:p w14:paraId="7B1693EA" w14:textId="77777777" w:rsidR="00D4532D" w:rsidRPr="00AA7241" w:rsidRDefault="00D4532D" w:rsidP="00710907">
      <w:pPr>
        <w:spacing w:line="0" w:lineRule="atLeast"/>
        <w:jc w:val="center"/>
        <w:rPr>
          <w:rFonts w:cs="Arial"/>
          <w:szCs w:val="20"/>
        </w:rPr>
      </w:pPr>
    </w:p>
    <w:p w14:paraId="1AC7A164" w14:textId="77777777" w:rsidR="0045033D" w:rsidRPr="00AA7241" w:rsidRDefault="0045033D" w:rsidP="0045033D">
      <w:pPr>
        <w:jc w:val="both"/>
        <w:rPr>
          <w:rFonts w:eastAsia="Calibri" w:cs="Arial"/>
          <w:szCs w:val="20"/>
          <w:lang w:eastAsia="en-US"/>
        </w:rPr>
      </w:pPr>
      <w:r w:rsidRPr="00AA7241">
        <w:rPr>
          <w:rFonts w:eastAsia="Calibri" w:cs="Arial"/>
          <w:szCs w:val="20"/>
          <w:lang w:eastAsia="en-US"/>
        </w:rPr>
        <w:t>Naročnik vabi vse zainteresirane ponudnike, da predložijo ponudbo, skladno z zahtevami iz navodil gospodarskim subjektom za pripravo ponudbe za oddajo javnega naročila (v nadaljnjem besedilu: navodila).</w:t>
      </w:r>
    </w:p>
    <w:p w14:paraId="7A244D81" w14:textId="77777777" w:rsidR="00BB593D" w:rsidRPr="00AA7241" w:rsidRDefault="00BB593D" w:rsidP="00D95D35">
      <w:pPr>
        <w:spacing w:line="0" w:lineRule="atLeast"/>
        <w:jc w:val="both"/>
        <w:rPr>
          <w:rFonts w:cs="Arial"/>
          <w:szCs w:val="20"/>
        </w:rPr>
      </w:pPr>
    </w:p>
    <w:p w14:paraId="1138BDA2" w14:textId="77777777" w:rsidR="00152883" w:rsidRPr="00AA7241" w:rsidRDefault="00C91BF6" w:rsidP="00D95D35">
      <w:pPr>
        <w:pStyle w:val="Naslov1"/>
        <w:spacing w:line="0" w:lineRule="atLeast"/>
        <w:rPr>
          <w:rFonts w:cs="Arial"/>
          <w:sz w:val="20"/>
          <w:szCs w:val="20"/>
        </w:rPr>
      </w:pPr>
      <w:bookmarkStart w:id="3" w:name="_Toc336851730"/>
      <w:bookmarkStart w:id="4" w:name="_Toc336851778"/>
      <w:bookmarkStart w:id="5" w:name="_Toc99630787"/>
      <w:r w:rsidRPr="00AA7241">
        <w:rPr>
          <w:rFonts w:cs="Arial"/>
          <w:sz w:val="20"/>
          <w:szCs w:val="20"/>
        </w:rPr>
        <w:t>OZNAKA IN PREDMET JAVNEGA NAROČILA</w:t>
      </w:r>
      <w:bookmarkEnd w:id="3"/>
      <w:bookmarkEnd w:id="4"/>
      <w:bookmarkEnd w:id="5"/>
    </w:p>
    <w:p w14:paraId="48CFB9F5" w14:textId="77777777" w:rsidR="008E4247" w:rsidRPr="00AA7241" w:rsidRDefault="008E4247" w:rsidP="00D95D35">
      <w:pPr>
        <w:spacing w:line="0" w:lineRule="atLeast"/>
        <w:jc w:val="both"/>
        <w:rPr>
          <w:rFonts w:cs="Arial"/>
          <w:szCs w:val="20"/>
        </w:rPr>
      </w:pPr>
    </w:p>
    <w:p w14:paraId="641DB821" w14:textId="5C098EF8" w:rsidR="005123C1" w:rsidRPr="00AA7241" w:rsidRDefault="0073070B" w:rsidP="00D95D35">
      <w:pPr>
        <w:spacing w:line="0" w:lineRule="atLeast"/>
        <w:jc w:val="both"/>
        <w:rPr>
          <w:rFonts w:cs="Arial"/>
          <w:szCs w:val="20"/>
        </w:rPr>
      </w:pPr>
      <w:bookmarkStart w:id="6" w:name="_Toc336851731"/>
      <w:bookmarkStart w:id="7" w:name="_Toc336851779"/>
      <w:r w:rsidRPr="00AA7241">
        <w:rPr>
          <w:rFonts w:cs="Arial"/>
          <w:szCs w:val="20"/>
        </w:rPr>
        <w:t xml:space="preserve">Oznaka: </w:t>
      </w:r>
      <w:r w:rsidR="00CC7517" w:rsidRPr="00AA7241">
        <w:rPr>
          <w:rFonts w:cs="Arial"/>
          <w:szCs w:val="20"/>
        </w:rPr>
        <w:tab/>
      </w:r>
      <w:r w:rsidR="00801357" w:rsidRPr="00AA7241">
        <w:rPr>
          <w:rFonts w:cs="Arial"/>
          <w:szCs w:val="20"/>
        </w:rPr>
        <w:t>OD</w:t>
      </w:r>
      <w:r w:rsidR="00AB7CFB" w:rsidRPr="00AA7241">
        <w:rPr>
          <w:rFonts w:cs="Arial"/>
          <w:szCs w:val="20"/>
        </w:rPr>
        <w:t>FUNG</w:t>
      </w:r>
      <w:r w:rsidR="00CF76D7" w:rsidRPr="00AA7241">
        <w:rPr>
          <w:rFonts w:cs="Arial"/>
          <w:szCs w:val="20"/>
        </w:rPr>
        <w:t>-</w:t>
      </w:r>
      <w:r w:rsidR="00AB7CFB" w:rsidRPr="00AA7241">
        <w:rPr>
          <w:rFonts w:cs="Arial"/>
          <w:szCs w:val="20"/>
        </w:rPr>
        <w:t>8</w:t>
      </w:r>
      <w:r w:rsidR="00CF76D7" w:rsidRPr="00AA7241">
        <w:rPr>
          <w:rFonts w:cs="Arial"/>
          <w:szCs w:val="20"/>
        </w:rPr>
        <w:t>/20</w:t>
      </w:r>
      <w:r w:rsidR="00AB7CFB" w:rsidRPr="00AA7241">
        <w:rPr>
          <w:rFonts w:cs="Arial"/>
          <w:szCs w:val="20"/>
        </w:rPr>
        <w:t>22</w:t>
      </w:r>
    </w:p>
    <w:p w14:paraId="7249746F" w14:textId="77777777" w:rsidR="0045033D" w:rsidRPr="00AA7241" w:rsidRDefault="0045033D" w:rsidP="003B39E9">
      <w:pPr>
        <w:tabs>
          <w:tab w:val="left" w:pos="993"/>
        </w:tabs>
        <w:spacing w:line="0" w:lineRule="atLeast"/>
        <w:ind w:left="1410" w:hanging="1410"/>
        <w:jc w:val="both"/>
        <w:rPr>
          <w:rFonts w:cs="Arial"/>
          <w:szCs w:val="20"/>
        </w:rPr>
      </w:pPr>
    </w:p>
    <w:p w14:paraId="4A65F344" w14:textId="5FB915DD" w:rsidR="003B39E9" w:rsidRPr="00AA7241" w:rsidRDefault="0073070B" w:rsidP="003B39E9">
      <w:pPr>
        <w:tabs>
          <w:tab w:val="left" w:pos="993"/>
        </w:tabs>
        <w:spacing w:line="0" w:lineRule="atLeast"/>
        <w:ind w:left="1410" w:hanging="1410"/>
        <w:jc w:val="both"/>
        <w:rPr>
          <w:rFonts w:cs="Arial"/>
          <w:color w:val="000000"/>
          <w:szCs w:val="20"/>
        </w:rPr>
      </w:pPr>
      <w:r w:rsidRPr="00AA7241">
        <w:rPr>
          <w:rFonts w:cs="Arial"/>
          <w:szCs w:val="20"/>
        </w:rPr>
        <w:t xml:space="preserve">Predmet: </w:t>
      </w:r>
      <w:r w:rsidR="00CC7517" w:rsidRPr="00AA7241">
        <w:rPr>
          <w:rFonts w:cs="Arial"/>
          <w:szCs w:val="20"/>
        </w:rPr>
        <w:tab/>
      </w:r>
      <w:r w:rsidR="00CC7517" w:rsidRPr="00AA7241">
        <w:rPr>
          <w:rFonts w:cs="Arial"/>
          <w:szCs w:val="20"/>
        </w:rPr>
        <w:tab/>
      </w:r>
      <w:bookmarkStart w:id="8" w:name="_Hlk519492597"/>
      <w:r w:rsidR="00600F22" w:rsidRPr="00AA7241">
        <w:rPr>
          <w:rFonts w:cs="Arial"/>
          <w:szCs w:val="20"/>
        </w:rPr>
        <w:t>Izvedba p</w:t>
      </w:r>
      <w:r w:rsidR="00600F22" w:rsidRPr="00AA7241">
        <w:rPr>
          <w:rFonts w:eastAsia="Calibri" w:cs="Arial"/>
          <w:szCs w:val="20"/>
          <w:lang w:eastAsia="en-US"/>
        </w:rPr>
        <w:t>rojektantskih storitev za dokončanje poslovnih prostorov v Eda centru, Nova Gorica z upoštevanjem okoljskih vidikov</w:t>
      </w:r>
    </w:p>
    <w:bookmarkEnd w:id="8"/>
    <w:p w14:paraId="2CB43F26" w14:textId="77777777" w:rsidR="0000383C" w:rsidRPr="00AA7241" w:rsidRDefault="0000383C" w:rsidP="00296022">
      <w:pPr>
        <w:pStyle w:val="Default"/>
        <w:spacing w:line="0" w:lineRule="atLeast"/>
        <w:jc w:val="both"/>
        <w:rPr>
          <w:rFonts w:eastAsia="Calibri"/>
          <w:sz w:val="20"/>
          <w:szCs w:val="20"/>
          <w:lang w:eastAsia="en-US"/>
        </w:rPr>
      </w:pPr>
    </w:p>
    <w:p w14:paraId="73D73113" w14:textId="5DE7AF5D" w:rsidR="00296022" w:rsidRPr="00AA7241" w:rsidRDefault="00296022" w:rsidP="00296022">
      <w:pPr>
        <w:pStyle w:val="Default"/>
        <w:spacing w:line="0" w:lineRule="atLeast"/>
        <w:jc w:val="both"/>
        <w:rPr>
          <w:rFonts w:eastAsia="Calibri"/>
          <w:sz w:val="20"/>
          <w:szCs w:val="20"/>
          <w:lang w:eastAsia="en-US"/>
        </w:rPr>
      </w:pPr>
      <w:r w:rsidRPr="00AA7241">
        <w:rPr>
          <w:rFonts w:eastAsia="Calibri"/>
          <w:sz w:val="20"/>
          <w:szCs w:val="20"/>
          <w:lang w:eastAsia="en-US"/>
        </w:rPr>
        <w:t>Predmet in obseg javnega naročila je podrobneje opredeljen v projektni nalogi</w:t>
      </w:r>
      <w:r w:rsidR="00B35CC9" w:rsidRPr="00AA7241">
        <w:rPr>
          <w:rFonts w:eastAsia="Calibri"/>
          <w:sz w:val="20"/>
          <w:szCs w:val="20"/>
          <w:lang w:eastAsia="en-US"/>
        </w:rPr>
        <w:t>,</w:t>
      </w:r>
      <w:r w:rsidRPr="00AA7241">
        <w:rPr>
          <w:rFonts w:eastAsia="Calibri"/>
          <w:sz w:val="20"/>
          <w:szCs w:val="20"/>
          <w:lang w:eastAsia="en-US"/>
        </w:rPr>
        <w:t xml:space="preserve"> </w:t>
      </w:r>
      <w:r w:rsidR="00E042B7" w:rsidRPr="00AA7241">
        <w:rPr>
          <w:rFonts w:eastAsia="Calibri"/>
          <w:sz w:val="20"/>
          <w:szCs w:val="20"/>
          <w:lang w:eastAsia="en-US"/>
        </w:rPr>
        <w:t xml:space="preserve">ponudbenem </w:t>
      </w:r>
      <w:r w:rsidRPr="00AA7241">
        <w:rPr>
          <w:rFonts w:eastAsia="Calibri"/>
          <w:sz w:val="20"/>
          <w:szCs w:val="20"/>
          <w:lang w:eastAsia="en-US"/>
        </w:rPr>
        <w:t>predračunu, vzorc</w:t>
      </w:r>
      <w:r w:rsidR="00876A68" w:rsidRPr="00AA7241">
        <w:rPr>
          <w:rFonts w:eastAsia="Calibri"/>
          <w:sz w:val="20"/>
          <w:szCs w:val="20"/>
          <w:lang w:eastAsia="en-US"/>
        </w:rPr>
        <w:t>u</w:t>
      </w:r>
      <w:r w:rsidR="008D544E" w:rsidRPr="00AA7241">
        <w:rPr>
          <w:rFonts w:eastAsia="Calibri"/>
          <w:sz w:val="20"/>
          <w:szCs w:val="20"/>
          <w:lang w:eastAsia="en-US"/>
        </w:rPr>
        <w:t xml:space="preserve"> </w:t>
      </w:r>
      <w:r w:rsidRPr="00AA7241">
        <w:rPr>
          <w:rFonts w:eastAsia="Calibri"/>
          <w:sz w:val="20"/>
          <w:szCs w:val="20"/>
          <w:lang w:eastAsia="en-US"/>
        </w:rPr>
        <w:t>pogodb</w:t>
      </w:r>
      <w:r w:rsidR="00876A68" w:rsidRPr="00AA7241">
        <w:rPr>
          <w:rFonts w:eastAsia="Calibri"/>
          <w:sz w:val="20"/>
          <w:szCs w:val="20"/>
          <w:lang w:eastAsia="en-US"/>
        </w:rPr>
        <w:t>e</w:t>
      </w:r>
      <w:r w:rsidR="008D544E" w:rsidRPr="00AA7241">
        <w:rPr>
          <w:rFonts w:eastAsia="Calibri"/>
          <w:sz w:val="20"/>
          <w:szCs w:val="20"/>
          <w:lang w:eastAsia="en-US"/>
        </w:rPr>
        <w:t xml:space="preserve"> </w:t>
      </w:r>
      <w:r w:rsidRPr="00AA7241">
        <w:rPr>
          <w:rFonts w:eastAsia="Calibri"/>
          <w:sz w:val="20"/>
          <w:szCs w:val="20"/>
          <w:lang w:eastAsia="en-US"/>
        </w:rPr>
        <w:t>ter drugih dokumentih, ki so del dokumentacije v zvezi z oddajo javnega naročila</w:t>
      </w:r>
      <w:r w:rsidR="00C15756" w:rsidRPr="00AA7241">
        <w:rPr>
          <w:rFonts w:eastAsia="Calibri"/>
          <w:sz w:val="20"/>
          <w:szCs w:val="20"/>
          <w:lang w:eastAsia="en-US"/>
        </w:rPr>
        <w:t>.</w:t>
      </w:r>
    </w:p>
    <w:p w14:paraId="57CCAD1D" w14:textId="2E4F7DA0" w:rsidR="00296022" w:rsidRDefault="00296022" w:rsidP="00D95D35">
      <w:pPr>
        <w:pStyle w:val="BodyText22"/>
        <w:spacing w:line="0" w:lineRule="atLeast"/>
        <w:jc w:val="both"/>
        <w:rPr>
          <w:rFonts w:ascii="Arial" w:hAnsi="Arial" w:cs="Arial"/>
          <w:bCs/>
          <w:sz w:val="20"/>
          <w:szCs w:val="20"/>
        </w:rPr>
      </w:pPr>
    </w:p>
    <w:p w14:paraId="3A932C68" w14:textId="77777777" w:rsidR="00B2656A" w:rsidRPr="00AA7241" w:rsidRDefault="00B2656A" w:rsidP="00D95D35">
      <w:pPr>
        <w:pStyle w:val="BodyText22"/>
        <w:spacing w:line="0" w:lineRule="atLeast"/>
        <w:jc w:val="both"/>
        <w:rPr>
          <w:rFonts w:ascii="Arial" w:hAnsi="Arial" w:cs="Arial"/>
          <w:bCs/>
          <w:sz w:val="20"/>
          <w:szCs w:val="20"/>
        </w:rPr>
      </w:pPr>
    </w:p>
    <w:p w14:paraId="46A62DA4" w14:textId="77777777" w:rsidR="005312FE" w:rsidRPr="00AA7241" w:rsidRDefault="00C91BF6" w:rsidP="00D95D35">
      <w:pPr>
        <w:pStyle w:val="Naslov1"/>
        <w:spacing w:line="0" w:lineRule="atLeast"/>
        <w:rPr>
          <w:rFonts w:cs="Arial"/>
          <w:sz w:val="20"/>
          <w:szCs w:val="20"/>
        </w:rPr>
      </w:pPr>
      <w:bookmarkStart w:id="9" w:name="_Toc99630788"/>
      <w:r w:rsidRPr="00AA7241">
        <w:rPr>
          <w:rFonts w:cs="Arial"/>
          <w:sz w:val="20"/>
          <w:szCs w:val="20"/>
        </w:rPr>
        <w:t>NAČIN ODDAJE JAVNEGA NAROČILA</w:t>
      </w:r>
      <w:bookmarkEnd w:id="6"/>
      <w:bookmarkEnd w:id="7"/>
      <w:bookmarkEnd w:id="9"/>
    </w:p>
    <w:p w14:paraId="7031CE6F" w14:textId="77777777" w:rsidR="008E4247" w:rsidRPr="00AA7241" w:rsidRDefault="008E4247" w:rsidP="00D95D35">
      <w:pPr>
        <w:spacing w:line="0" w:lineRule="atLeast"/>
        <w:jc w:val="both"/>
        <w:rPr>
          <w:rFonts w:cs="Arial"/>
          <w:szCs w:val="20"/>
        </w:rPr>
      </w:pPr>
    </w:p>
    <w:p w14:paraId="41C95AB5" w14:textId="4B7281E7" w:rsidR="00F95C00" w:rsidRPr="00AA7241" w:rsidRDefault="00F95C00" w:rsidP="00D95D35">
      <w:pPr>
        <w:spacing w:line="0" w:lineRule="atLeast"/>
        <w:jc w:val="both"/>
        <w:rPr>
          <w:rFonts w:cs="Arial"/>
          <w:szCs w:val="20"/>
        </w:rPr>
      </w:pPr>
      <w:r w:rsidRPr="00AA7241">
        <w:rPr>
          <w:rFonts w:cs="Arial"/>
          <w:szCs w:val="20"/>
        </w:rPr>
        <w:t>Za oddajo predm</w:t>
      </w:r>
      <w:r w:rsidR="00750910" w:rsidRPr="00AA7241">
        <w:rPr>
          <w:rFonts w:cs="Arial"/>
          <w:szCs w:val="20"/>
        </w:rPr>
        <w:t>etnega naročila se v skladu s 40</w:t>
      </w:r>
      <w:r w:rsidRPr="00AA7241">
        <w:rPr>
          <w:rFonts w:cs="Arial"/>
          <w:szCs w:val="20"/>
        </w:rPr>
        <w:t>. členom Zakona o javnem naro</w:t>
      </w:r>
      <w:r w:rsidR="00273CDD" w:rsidRPr="00AA7241">
        <w:rPr>
          <w:rFonts w:cs="Arial"/>
          <w:szCs w:val="20"/>
        </w:rPr>
        <w:t xml:space="preserve">čanju </w:t>
      </w:r>
      <w:r w:rsidR="0051685C" w:rsidRPr="00AA7241">
        <w:rPr>
          <w:rFonts w:cs="Arial"/>
          <w:szCs w:val="20"/>
        </w:rPr>
        <w:t>(Uradni list RS, št. </w:t>
      </w:r>
      <w:hyperlink r:id="rId8" w:tgtFrame="_blank" w:tooltip="Zakon o javnem naročanju (ZJN-3)" w:history="1">
        <w:r w:rsidR="0051685C" w:rsidRPr="00AA7241">
          <w:rPr>
            <w:rFonts w:cs="Arial"/>
            <w:szCs w:val="20"/>
          </w:rPr>
          <w:t>91/15</w:t>
        </w:r>
      </w:hyperlink>
      <w:r w:rsidR="0051685C" w:rsidRPr="00AA7241">
        <w:rPr>
          <w:rFonts w:cs="Arial"/>
          <w:szCs w:val="20"/>
        </w:rPr>
        <w:t>, </w:t>
      </w:r>
      <w:hyperlink r:id="rId9" w:tgtFrame="_blank" w:tooltip="Zakon o spremembah in dopolnitvah Zakona o javnem naročanju" w:history="1">
        <w:r w:rsidR="0051685C" w:rsidRPr="00AA7241">
          <w:rPr>
            <w:rFonts w:cs="Arial"/>
            <w:szCs w:val="20"/>
          </w:rPr>
          <w:t>14/18</w:t>
        </w:r>
      </w:hyperlink>
      <w:r w:rsidR="0051685C" w:rsidRPr="00AA7241">
        <w:rPr>
          <w:rFonts w:cs="Arial"/>
          <w:szCs w:val="20"/>
        </w:rPr>
        <w:t>, </w:t>
      </w:r>
      <w:hyperlink r:id="rId10" w:tgtFrame="_blank" w:tooltip="Zakon o spremembah in dopolnitvah Zakona o javnem naročanju" w:history="1">
        <w:r w:rsidR="0051685C" w:rsidRPr="00AA7241">
          <w:rPr>
            <w:rFonts w:cs="Arial"/>
            <w:szCs w:val="20"/>
          </w:rPr>
          <w:t>121/21</w:t>
        </w:r>
      </w:hyperlink>
      <w:r w:rsidR="0051685C" w:rsidRPr="00AA7241">
        <w:rPr>
          <w:rFonts w:cs="Arial"/>
          <w:szCs w:val="20"/>
        </w:rPr>
        <w:t> in </w:t>
      </w:r>
      <w:hyperlink r:id="rId11" w:tgtFrame="_blank" w:tooltip="Zakon o spremembah in dopolnitvah Zakona o javnem naročanju" w:history="1">
        <w:r w:rsidR="0051685C" w:rsidRPr="00AA7241">
          <w:rPr>
            <w:rFonts w:cs="Arial"/>
            <w:szCs w:val="20"/>
          </w:rPr>
          <w:t>10/22</w:t>
        </w:r>
      </w:hyperlink>
      <w:r w:rsidRPr="00AA7241">
        <w:rPr>
          <w:rFonts w:cs="Arial"/>
          <w:szCs w:val="20"/>
        </w:rPr>
        <w:t>;</w:t>
      </w:r>
      <w:r w:rsidR="00C22F28" w:rsidRPr="00AA7241">
        <w:rPr>
          <w:rFonts w:cs="Arial"/>
          <w:szCs w:val="20"/>
        </w:rPr>
        <w:t xml:space="preserve"> v nadaljnjem besedilu:</w:t>
      </w:r>
      <w:r w:rsidRPr="00AA7241">
        <w:rPr>
          <w:rFonts w:cs="Arial"/>
          <w:szCs w:val="20"/>
        </w:rPr>
        <w:t xml:space="preserve"> ZJN-3) izvede </w:t>
      </w:r>
      <w:r w:rsidR="00801357" w:rsidRPr="00AA7241">
        <w:rPr>
          <w:rFonts w:cs="Arial"/>
          <w:szCs w:val="20"/>
        </w:rPr>
        <w:t xml:space="preserve">odprti </w:t>
      </w:r>
      <w:r w:rsidRPr="00AA7241">
        <w:rPr>
          <w:rFonts w:cs="Arial"/>
          <w:szCs w:val="20"/>
        </w:rPr>
        <w:t>postopek naročila</w:t>
      </w:r>
      <w:r w:rsidR="00801357" w:rsidRPr="00AA7241">
        <w:rPr>
          <w:rFonts w:cs="Arial"/>
          <w:szCs w:val="20"/>
        </w:rPr>
        <w:t>.</w:t>
      </w:r>
    </w:p>
    <w:p w14:paraId="64A99842" w14:textId="4B70C84A" w:rsidR="00F95C00" w:rsidRPr="00AA7241" w:rsidRDefault="00F95C00" w:rsidP="00D95D35">
      <w:pPr>
        <w:spacing w:line="0" w:lineRule="atLeast"/>
        <w:jc w:val="both"/>
        <w:rPr>
          <w:rFonts w:cs="Arial"/>
          <w:szCs w:val="20"/>
        </w:rPr>
      </w:pPr>
    </w:p>
    <w:p w14:paraId="0CF41A64" w14:textId="1B754530" w:rsidR="00843B92" w:rsidRPr="00AA7241" w:rsidRDefault="00843B92" w:rsidP="00843B92">
      <w:pPr>
        <w:spacing w:line="0" w:lineRule="atLeast"/>
        <w:rPr>
          <w:rFonts w:eastAsia="Calibri" w:cs="Arial"/>
          <w:szCs w:val="20"/>
        </w:rPr>
      </w:pPr>
      <w:r w:rsidRPr="00AA7241">
        <w:rPr>
          <w:rFonts w:eastAsia="Calibri" w:cs="Arial"/>
          <w:szCs w:val="20"/>
        </w:rPr>
        <w:t xml:space="preserve">Naročnik bo na podlagi </w:t>
      </w:r>
      <w:r w:rsidR="00724C41" w:rsidRPr="00AA7241">
        <w:rPr>
          <w:rFonts w:eastAsia="Calibri" w:cs="Arial"/>
          <w:szCs w:val="20"/>
        </w:rPr>
        <w:t xml:space="preserve">v nadaljevanju navedenih </w:t>
      </w:r>
      <w:r w:rsidRPr="00AA7241">
        <w:rPr>
          <w:rFonts w:eastAsia="Calibri" w:cs="Arial"/>
          <w:szCs w:val="20"/>
        </w:rPr>
        <w:t>pogojev in meril, določenih v dokumentaciji v zvezi z oddajo javnega naročila, izbral najugodnejšega ponudnika, ki bo oddal dopustno ponudbo in s katerim bo sklenil pogodb</w:t>
      </w:r>
      <w:r w:rsidR="0041403D" w:rsidRPr="00AA7241">
        <w:rPr>
          <w:rFonts w:eastAsia="Calibri" w:cs="Arial"/>
          <w:szCs w:val="20"/>
        </w:rPr>
        <w:t>o</w:t>
      </w:r>
      <w:r w:rsidRPr="00AA7241">
        <w:rPr>
          <w:rFonts w:eastAsia="Calibri" w:cs="Arial"/>
          <w:szCs w:val="20"/>
        </w:rPr>
        <w:t>.</w:t>
      </w:r>
    </w:p>
    <w:p w14:paraId="282EE378" w14:textId="7D62279C" w:rsidR="00843B92" w:rsidRDefault="00843B92" w:rsidP="00D95D35">
      <w:pPr>
        <w:spacing w:line="0" w:lineRule="atLeast"/>
        <w:jc w:val="both"/>
        <w:rPr>
          <w:rFonts w:cs="Arial"/>
          <w:szCs w:val="20"/>
        </w:rPr>
      </w:pPr>
    </w:p>
    <w:p w14:paraId="399688CE" w14:textId="77777777" w:rsidR="00B2656A" w:rsidRPr="00AA7241" w:rsidRDefault="00B2656A" w:rsidP="00D95D35">
      <w:pPr>
        <w:spacing w:line="0" w:lineRule="atLeast"/>
        <w:jc w:val="both"/>
        <w:rPr>
          <w:rFonts w:cs="Arial"/>
          <w:szCs w:val="20"/>
        </w:rPr>
      </w:pPr>
    </w:p>
    <w:p w14:paraId="69A9D120" w14:textId="77777777" w:rsidR="006F1A3F" w:rsidRPr="00AA7241" w:rsidRDefault="008708D9" w:rsidP="00D95D35">
      <w:pPr>
        <w:pStyle w:val="Naslov1"/>
        <w:spacing w:line="0" w:lineRule="atLeast"/>
        <w:rPr>
          <w:rFonts w:cs="Arial"/>
          <w:sz w:val="20"/>
          <w:szCs w:val="20"/>
        </w:rPr>
      </w:pPr>
      <w:bookmarkStart w:id="10" w:name="_Toc336851732"/>
      <w:bookmarkStart w:id="11" w:name="_Toc336851780"/>
      <w:bookmarkStart w:id="12" w:name="_Toc430946513"/>
      <w:bookmarkStart w:id="13" w:name="_Toc99630789"/>
      <w:r w:rsidRPr="00AA7241">
        <w:rPr>
          <w:rFonts w:cs="Arial"/>
          <w:sz w:val="20"/>
          <w:szCs w:val="20"/>
        </w:rPr>
        <w:t>R</w:t>
      </w:r>
      <w:r w:rsidR="006F1A3F" w:rsidRPr="00AA7241">
        <w:rPr>
          <w:rFonts w:cs="Arial"/>
          <w:sz w:val="20"/>
          <w:szCs w:val="20"/>
        </w:rPr>
        <w:t>OK IN NAČIN PREDLOŽITVE PONUDBE</w:t>
      </w:r>
      <w:bookmarkEnd w:id="10"/>
      <w:bookmarkEnd w:id="11"/>
      <w:bookmarkEnd w:id="12"/>
      <w:bookmarkEnd w:id="13"/>
    </w:p>
    <w:p w14:paraId="32C8A0DA" w14:textId="77777777" w:rsidR="006F1A3F" w:rsidRPr="00AA7241" w:rsidRDefault="006F1A3F" w:rsidP="00D95D35">
      <w:pPr>
        <w:spacing w:line="0" w:lineRule="atLeast"/>
        <w:jc w:val="both"/>
        <w:rPr>
          <w:rFonts w:cs="Arial"/>
          <w:szCs w:val="20"/>
        </w:rPr>
      </w:pPr>
    </w:p>
    <w:p w14:paraId="23437C0C"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mora ponudbo predložiti v informacijski sistem e-JN (v nadaljevanju: sistem e-JN) na spletnem naslovu </w:t>
      </w:r>
      <w:hyperlink r:id="rId12"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v skladu s točko 3 dokumenta Navodila za uporabo informacijskega sistema e-JN: PONUDNIKI, ki je del te razpisne dokumentacije in objavljen na spletnem naslovu </w:t>
      </w:r>
      <w:hyperlink r:id="rId13" w:history="1">
        <w:r w:rsidRPr="00AA7241">
          <w:rPr>
            <w:rStyle w:val="Hiperpovezava"/>
            <w:rFonts w:eastAsia="Calibri" w:cs="Arial"/>
            <w:szCs w:val="20"/>
            <w:lang w:eastAsia="en-US"/>
          </w:rPr>
          <w:t>https://ejn.gov.si</w:t>
        </w:r>
      </w:hyperlink>
      <w:r w:rsidRPr="00AA7241">
        <w:rPr>
          <w:rFonts w:eastAsia="Calibri" w:cs="Arial"/>
          <w:szCs w:val="20"/>
          <w:lang w:eastAsia="en-US"/>
        </w:rPr>
        <w:t>.</w:t>
      </w:r>
    </w:p>
    <w:p w14:paraId="6EFAA0F6" w14:textId="77777777" w:rsidR="000922BC" w:rsidRPr="00AA7241" w:rsidRDefault="000922BC" w:rsidP="000922BC">
      <w:pPr>
        <w:spacing w:line="0" w:lineRule="atLeast"/>
        <w:jc w:val="both"/>
        <w:rPr>
          <w:rFonts w:eastAsia="Calibri" w:cs="Arial"/>
          <w:szCs w:val="20"/>
          <w:lang w:eastAsia="en-US"/>
        </w:rPr>
      </w:pPr>
    </w:p>
    <w:p w14:paraId="1FFDFDF2"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Ponudnik se mora pred oddajo ponudbe registrirati na spletnem naslovu </w:t>
      </w:r>
      <w:hyperlink r:id="rId14" w:history="1">
        <w:r w:rsidRPr="00AA7241">
          <w:rPr>
            <w:rStyle w:val="Hiperpovezava"/>
            <w:rFonts w:eastAsia="Calibri" w:cs="Arial"/>
            <w:szCs w:val="20"/>
            <w:lang w:eastAsia="en-US"/>
          </w:rPr>
          <w:t>https://ejn.gov.si</w:t>
        </w:r>
      </w:hyperlink>
      <w:r w:rsidRPr="00AA7241">
        <w:rPr>
          <w:rFonts w:eastAsia="Calibri" w:cs="Arial"/>
          <w:szCs w:val="20"/>
          <w:lang w:eastAsia="en-US"/>
        </w:rPr>
        <w:t>, v skladu z Navodili za uporabo informacijskega sistema e-JN. Če je ponudnik že registriran v sistem e-JN, se v aplikacijo prijavi na istem naslovu.</w:t>
      </w:r>
    </w:p>
    <w:p w14:paraId="6E03FB10" w14:textId="77777777" w:rsidR="000922BC" w:rsidRPr="00AA7241" w:rsidRDefault="000922BC" w:rsidP="000922BC">
      <w:pPr>
        <w:spacing w:line="0" w:lineRule="atLeast"/>
        <w:jc w:val="both"/>
        <w:rPr>
          <w:rFonts w:eastAsia="Calibri" w:cs="Arial"/>
          <w:szCs w:val="20"/>
          <w:lang w:eastAsia="en-US"/>
        </w:rPr>
      </w:pPr>
    </w:p>
    <w:p w14:paraId="29C37FF6"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AA7241">
        <w:rPr>
          <w:rFonts w:eastAsia="Calibri" w:cs="Arial"/>
          <w:i/>
          <w:szCs w:val="20"/>
          <w:vertAlign w:val="superscript"/>
          <w:lang w:eastAsia="en-US"/>
        </w:rPr>
        <w:footnoteReference w:id="1"/>
      </w:r>
      <w:r w:rsidRPr="00AA7241">
        <w:rPr>
          <w:rFonts w:eastAsia="Calibri" w:cs="Arial"/>
          <w:szCs w:val="20"/>
          <w:lang w:eastAsia="en-US"/>
        </w:rPr>
        <w:t>). Z oddajo ponudbe je le-ta zavezujoča za čas, naveden v ponudbi, razen če jo uporabnik ponudnika umakne ali spremeni pred potekom roka za oddajo ponudb.</w:t>
      </w:r>
    </w:p>
    <w:p w14:paraId="4C10D09D" w14:textId="77777777" w:rsidR="000922BC" w:rsidRPr="00AA7241" w:rsidRDefault="000922BC" w:rsidP="000922BC">
      <w:pPr>
        <w:spacing w:line="0" w:lineRule="atLeast"/>
        <w:jc w:val="both"/>
        <w:rPr>
          <w:rFonts w:eastAsia="Calibri" w:cs="Arial"/>
          <w:szCs w:val="20"/>
          <w:lang w:eastAsia="en-US"/>
        </w:rPr>
      </w:pPr>
    </w:p>
    <w:p w14:paraId="3C20057B"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Ponudba se šteje za pravočasno oddano, če jo naročnik prejme preko sistema e-JN </w:t>
      </w:r>
      <w:hyperlink r:id="rId15" w:history="1">
        <w:r w:rsidRPr="00AA7241">
          <w:rPr>
            <w:rStyle w:val="Hiperpovezava"/>
            <w:rFonts w:eastAsia="Calibri" w:cs="Arial"/>
            <w:szCs w:val="20"/>
            <w:lang w:eastAsia="en-US"/>
          </w:rPr>
          <w:t>https://ejn.gov.si</w:t>
        </w:r>
      </w:hyperlink>
      <w:r w:rsidRPr="00AA7241">
        <w:rPr>
          <w:rFonts w:eastAsia="Calibri" w:cs="Arial"/>
          <w:szCs w:val="20"/>
          <w:lang w:eastAsia="en-US"/>
        </w:rPr>
        <w:t xml:space="preserve"> najkasneje do dneva in ure, kot je to določeno v obvestilu o naročilu, objavljenem na portalu javnih naročil. Za oddano ponudbo se šteje ponudba, ki je v sistemu e-JN označena s statusom »ODDANO«.</w:t>
      </w:r>
    </w:p>
    <w:p w14:paraId="337F0F7C" w14:textId="77777777" w:rsidR="000922BC" w:rsidRPr="00AA7241" w:rsidRDefault="000922BC" w:rsidP="000922BC">
      <w:pPr>
        <w:spacing w:line="0" w:lineRule="atLeast"/>
        <w:jc w:val="both"/>
        <w:rPr>
          <w:rFonts w:eastAsia="Calibri" w:cs="Arial"/>
          <w:szCs w:val="20"/>
          <w:lang w:eastAsia="en-US"/>
        </w:rPr>
      </w:pPr>
    </w:p>
    <w:p w14:paraId="2C81CCAF"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A9617BD" w14:textId="77777777" w:rsidR="000922BC" w:rsidRPr="00AA7241" w:rsidRDefault="000922BC" w:rsidP="000922BC">
      <w:pPr>
        <w:spacing w:line="0" w:lineRule="atLeast"/>
        <w:jc w:val="both"/>
        <w:rPr>
          <w:rFonts w:eastAsia="Calibri" w:cs="Arial"/>
          <w:szCs w:val="20"/>
          <w:lang w:eastAsia="en-US"/>
        </w:rPr>
      </w:pPr>
    </w:p>
    <w:p w14:paraId="3B19700C"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Po preteku roka za predložitev ponudb ponudbe ne bo več mogoče oddati ali umakniti.</w:t>
      </w:r>
    </w:p>
    <w:p w14:paraId="59EC53A6" w14:textId="77777777" w:rsidR="000922BC" w:rsidRPr="00AA7241" w:rsidRDefault="000922BC" w:rsidP="000922BC">
      <w:pPr>
        <w:spacing w:line="0" w:lineRule="atLeast"/>
        <w:jc w:val="both"/>
        <w:rPr>
          <w:rFonts w:eastAsia="Calibri" w:cs="Arial"/>
          <w:szCs w:val="20"/>
          <w:lang w:eastAsia="en-US"/>
        </w:rPr>
      </w:pPr>
    </w:p>
    <w:p w14:paraId="2C901DD6" w14:textId="4F2C084F" w:rsidR="000922BC" w:rsidRDefault="000922BC" w:rsidP="00D95D35">
      <w:pPr>
        <w:spacing w:line="0" w:lineRule="atLeast"/>
        <w:jc w:val="both"/>
        <w:rPr>
          <w:rFonts w:eastAsia="Calibri" w:cs="Arial"/>
          <w:szCs w:val="20"/>
          <w:lang w:eastAsia="en-US"/>
        </w:rPr>
      </w:pPr>
      <w:r w:rsidRPr="00AA7241">
        <w:rPr>
          <w:rFonts w:eastAsia="Calibri" w:cs="Arial"/>
          <w:szCs w:val="20"/>
          <w:lang w:eastAsia="en-US"/>
        </w:rPr>
        <w:t>Dostop do povezave za oddajo elektronske ponudbe v tem postopku javnega naročila je naveden v obvestilu o naročilu na portalu javnih naročil.</w:t>
      </w:r>
    </w:p>
    <w:p w14:paraId="58F81DC6" w14:textId="77777777" w:rsidR="0045033D" w:rsidRPr="00AA7241" w:rsidRDefault="0045033D" w:rsidP="0045033D">
      <w:pPr>
        <w:pStyle w:val="Naslov1"/>
        <w:spacing w:line="0" w:lineRule="atLeast"/>
        <w:rPr>
          <w:rFonts w:cs="Arial"/>
          <w:sz w:val="20"/>
          <w:szCs w:val="20"/>
        </w:rPr>
      </w:pPr>
      <w:bookmarkStart w:id="14" w:name="_Toc81830737"/>
      <w:bookmarkStart w:id="15" w:name="_Toc96683977"/>
      <w:bookmarkStart w:id="16" w:name="_Toc99630790"/>
      <w:r w:rsidRPr="00AA7241">
        <w:rPr>
          <w:rFonts w:cs="Arial"/>
          <w:sz w:val="20"/>
          <w:szCs w:val="20"/>
        </w:rPr>
        <w:lastRenderedPageBreak/>
        <w:t>INFORMACIJE V ZVEZI Z ODPIRANJEM PONUDB</w:t>
      </w:r>
      <w:bookmarkEnd w:id="14"/>
      <w:bookmarkEnd w:id="15"/>
      <w:bookmarkEnd w:id="16"/>
    </w:p>
    <w:p w14:paraId="419B20C0" w14:textId="77777777" w:rsidR="0045033D" w:rsidRPr="00AA7241" w:rsidRDefault="0045033D" w:rsidP="0045033D">
      <w:pPr>
        <w:jc w:val="both"/>
        <w:rPr>
          <w:rFonts w:eastAsia="Calibri" w:cs="Arial"/>
          <w:szCs w:val="20"/>
          <w:lang w:eastAsia="en-US"/>
        </w:rPr>
      </w:pPr>
    </w:p>
    <w:p w14:paraId="148D3B3C"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Odpiranje ponudb bo potekalo samodejno v sistemu e-JN na spletnem naslovu </w:t>
      </w:r>
      <w:hyperlink r:id="rId16" w:history="1">
        <w:r w:rsidRPr="00AA7241">
          <w:rPr>
            <w:rStyle w:val="Hiperpovezava"/>
            <w:rFonts w:eastAsia="Calibri" w:cs="Arial"/>
            <w:szCs w:val="20"/>
            <w:lang w:eastAsia="en-US"/>
          </w:rPr>
          <w:t>https://ejn.gov.si</w:t>
        </w:r>
      </w:hyperlink>
      <w:r w:rsidRPr="00AA7241">
        <w:rPr>
          <w:rFonts w:eastAsia="Calibri" w:cs="Arial"/>
          <w:szCs w:val="20"/>
          <w:u w:val="single"/>
          <w:lang w:eastAsia="en-US"/>
        </w:rPr>
        <w:t xml:space="preserve"> </w:t>
      </w:r>
      <w:r w:rsidRPr="00AA7241">
        <w:rPr>
          <w:rFonts w:eastAsia="Calibri" w:cs="Arial"/>
          <w:szCs w:val="20"/>
          <w:lang w:eastAsia="en-US"/>
        </w:rPr>
        <w:t>na dan in uro, kot je to določeno v obvestilu o naročilu, objavljenem na portalu javnih naročil.</w:t>
      </w:r>
    </w:p>
    <w:p w14:paraId="0926199C" w14:textId="77777777" w:rsidR="000922BC" w:rsidRPr="00AA7241" w:rsidRDefault="000922BC" w:rsidP="000922BC">
      <w:pPr>
        <w:spacing w:line="0" w:lineRule="atLeast"/>
        <w:jc w:val="both"/>
        <w:rPr>
          <w:rFonts w:eastAsia="Calibri" w:cs="Arial"/>
          <w:szCs w:val="20"/>
          <w:lang w:eastAsia="en-US"/>
        </w:rPr>
      </w:pPr>
    </w:p>
    <w:p w14:paraId="15B11A9D"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 xml:space="preserve">Odpiranje poteka tako, da sistem e-JN samodejno ob uri, ki je določena za javno odpiranje ponudb, prikaže podatke o ponudniku, </w:t>
      </w:r>
      <w:r w:rsidRPr="00AA7241">
        <w:rPr>
          <w:rFonts w:eastAsia="Calibri" w:cs="Arial"/>
          <w:bCs/>
          <w:szCs w:val="20"/>
          <w:lang w:eastAsia="en-US"/>
        </w:rPr>
        <w:t>skupni vrednosti brez davka, skupni vrednosti davka in skupni vrednosti z davkom</w:t>
      </w:r>
      <w:r w:rsidRPr="00AA7241">
        <w:rPr>
          <w:rFonts w:eastAsia="Calibri" w:cs="Arial"/>
          <w:szCs w:val="20"/>
          <w:lang w:eastAsia="en-US"/>
        </w:rPr>
        <w:t xml:space="preserve"> ter omogoči dostop do predračuna, ki je naložen v sistemu e-JN v razdelku »Skupna ponudbena vrednost«, v delu »Predračun«. </w:t>
      </w:r>
    </w:p>
    <w:p w14:paraId="4656C191" w14:textId="77777777" w:rsidR="000922BC" w:rsidRPr="00AA7241" w:rsidRDefault="000922BC" w:rsidP="000922BC">
      <w:pPr>
        <w:spacing w:line="0" w:lineRule="atLeast"/>
        <w:jc w:val="both"/>
        <w:rPr>
          <w:rFonts w:eastAsia="Calibri" w:cs="Arial"/>
          <w:szCs w:val="20"/>
          <w:lang w:eastAsia="en-US"/>
        </w:rPr>
      </w:pPr>
    </w:p>
    <w:p w14:paraId="094CAAED" w14:textId="77777777" w:rsidR="000922BC" w:rsidRPr="00AA7241" w:rsidRDefault="000922BC" w:rsidP="000922BC">
      <w:pPr>
        <w:spacing w:line="0" w:lineRule="atLeast"/>
        <w:jc w:val="both"/>
        <w:rPr>
          <w:rFonts w:eastAsia="Calibri" w:cs="Arial"/>
          <w:szCs w:val="20"/>
          <w:lang w:eastAsia="en-US"/>
        </w:rPr>
      </w:pPr>
      <w:r w:rsidRPr="00AA7241">
        <w:rPr>
          <w:rFonts w:eastAsia="Calibri" w:cs="Arial"/>
          <w:szCs w:val="20"/>
          <w:lang w:eastAsia="en-US"/>
        </w:rPr>
        <w:t>Ponudnikom, ki bodo oddali ponudbe, bo zapisnik o odpiranju ponudb na voljo v sistemu e-JN v seznamu prejetih ponudb.</w:t>
      </w:r>
    </w:p>
    <w:p w14:paraId="3C920E2C" w14:textId="3258F272" w:rsidR="003A49D1" w:rsidRDefault="003A49D1" w:rsidP="00D95D35">
      <w:pPr>
        <w:spacing w:line="0" w:lineRule="atLeast"/>
        <w:jc w:val="both"/>
        <w:rPr>
          <w:rFonts w:cs="Arial"/>
          <w:szCs w:val="20"/>
        </w:rPr>
      </w:pPr>
    </w:p>
    <w:p w14:paraId="1959C2DA" w14:textId="77777777" w:rsidR="00B2656A" w:rsidRPr="00AA7241" w:rsidRDefault="00B2656A" w:rsidP="00D95D35">
      <w:pPr>
        <w:spacing w:line="0" w:lineRule="atLeast"/>
        <w:jc w:val="both"/>
        <w:rPr>
          <w:rFonts w:cs="Arial"/>
          <w:szCs w:val="20"/>
        </w:rPr>
      </w:pPr>
    </w:p>
    <w:p w14:paraId="63696546" w14:textId="77777777" w:rsidR="00400A3C" w:rsidRPr="00AA7241" w:rsidRDefault="00C91BF6" w:rsidP="00D95D35">
      <w:pPr>
        <w:pStyle w:val="Naslov1"/>
        <w:spacing w:line="0" w:lineRule="atLeast"/>
        <w:rPr>
          <w:rFonts w:cs="Arial"/>
          <w:sz w:val="20"/>
          <w:szCs w:val="20"/>
        </w:rPr>
      </w:pPr>
      <w:bookmarkStart w:id="17" w:name="_Toc336851734"/>
      <w:bookmarkStart w:id="18" w:name="_Toc336851782"/>
      <w:bookmarkStart w:id="19" w:name="_Toc99630791"/>
      <w:r w:rsidRPr="00AA7241">
        <w:rPr>
          <w:rFonts w:cs="Arial"/>
          <w:sz w:val="20"/>
          <w:szCs w:val="20"/>
        </w:rPr>
        <w:t>PRAVNA PODLAGA</w:t>
      </w:r>
      <w:bookmarkEnd w:id="17"/>
      <w:bookmarkEnd w:id="18"/>
      <w:bookmarkEnd w:id="19"/>
    </w:p>
    <w:p w14:paraId="5D5F1E99" w14:textId="77777777" w:rsidR="008E4247" w:rsidRPr="00AA7241" w:rsidRDefault="008E4247" w:rsidP="00D95D35">
      <w:pPr>
        <w:spacing w:line="0" w:lineRule="atLeast"/>
        <w:jc w:val="both"/>
        <w:rPr>
          <w:rFonts w:cs="Arial"/>
          <w:szCs w:val="20"/>
        </w:rPr>
      </w:pPr>
    </w:p>
    <w:p w14:paraId="2525AA33" w14:textId="7826D231" w:rsidR="000A4571" w:rsidRPr="00AA7241" w:rsidRDefault="0032156A" w:rsidP="00D95D35">
      <w:pPr>
        <w:spacing w:line="0" w:lineRule="atLeast"/>
        <w:jc w:val="both"/>
        <w:rPr>
          <w:rFonts w:cs="Arial"/>
          <w:szCs w:val="20"/>
        </w:rPr>
      </w:pPr>
      <w:r w:rsidRPr="00AA7241">
        <w:rPr>
          <w:rFonts w:cs="Arial"/>
          <w:szCs w:val="20"/>
        </w:rPr>
        <w:t>Naročnik izvaja postopek</w:t>
      </w:r>
      <w:r w:rsidR="008C7509" w:rsidRPr="00AA7241">
        <w:rPr>
          <w:rFonts w:cs="Arial"/>
          <w:szCs w:val="20"/>
        </w:rPr>
        <w:t xml:space="preserve"> oddaje javnega naročila </w:t>
      </w:r>
      <w:r w:rsidRPr="00AA7241">
        <w:rPr>
          <w:rFonts w:cs="Arial"/>
          <w:szCs w:val="20"/>
        </w:rPr>
        <w:t>na podlagi</w:t>
      </w:r>
      <w:r w:rsidR="00400A3C" w:rsidRPr="00AA7241">
        <w:rPr>
          <w:rFonts w:cs="Arial"/>
          <w:szCs w:val="20"/>
        </w:rPr>
        <w:t xml:space="preserve"> veljavnega zakona in podzakonskih aktov, ki urejajo javno naročanje, v skladu z veljavno zakonodajo, ki ureja področje javnih financ ter področje</w:t>
      </w:r>
      <w:r w:rsidRPr="00AA7241">
        <w:rPr>
          <w:rFonts w:cs="Arial"/>
          <w:szCs w:val="20"/>
        </w:rPr>
        <w:t>m</w:t>
      </w:r>
      <w:r w:rsidR="00400A3C" w:rsidRPr="00AA7241">
        <w:rPr>
          <w:rFonts w:cs="Arial"/>
          <w:szCs w:val="20"/>
        </w:rPr>
        <w:t>, ki je predmet javnega naročila.</w:t>
      </w:r>
    </w:p>
    <w:p w14:paraId="474D8288" w14:textId="491A953E" w:rsidR="00BB593D" w:rsidRDefault="00BB593D" w:rsidP="00D95D35">
      <w:pPr>
        <w:spacing w:line="0" w:lineRule="atLeast"/>
        <w:jc w:val="both"/>
        <w:rPr>
          <w:rFonts w:cs="Arial"/>
          <w:szCs w:val="20"/>
        </w:rPr>
      </w:pPr>
    </w:p>
    <w:p w14:paraId="1BDC4870" w14:textId="77777777" w:rsidR="00B2656A" w:rsidRPr="00AA7241" w:rsidRDefault="00B2656A" w:rsidP="00D95D35">
      <w:pPr>
        <w:spacing w:line="0" w:lineRule="atLeast"/>
        <w:jc w:val="both"/>
        <w:rPr>
          <w:rFonts w:cs="Arial"/>
          <w:szCs w:val="20"/>
        </w:rPr>
      </w:pPr>
    </w:p>
    <w:p w14:paraId="0D72E6A1" w14:textId="40E4FAA4" w:rsidR="0045033D" w:rsidRPr="00AA7241" w:rsidRDefault="0045033D" w:rsidP="0045033D">
      <w:pPr>
        <w:pStyle w:val="Naslov1"/>
        <w:rPr>
          <w:rFonts w:cs="Arial"/>
          <w:sz w:val="20"/>
          <w:szCs w:val="20"/>
        </w:rPr>
      </w:pPr>
      <w:bookmarkStart w:id="20" w:name="_Toc99630792"/>
      <w:r w:rsidRPr="00AA7241">
        <w:rPr>
          <w:rFonts w:cs="Arial"/>
          <w:sz w:val="20"/>
          <w:szCs w:val="20"/>
        </w:rPr>
        <w:t>TEMELJNA PRAVILA ZA DOSTOP, OBVESTILA IN POJASNILA V ZVEZI Z RAZPISNO DOKUMENTACIJO</w:t>
      </w:r>
      <w:bookmarkEnd w:id="20"/>
    </w:p>
    <w:p w14:paraId="03592B02" w14:textId="77777777" w:rsidR="006B5CB6" w:rsidRPr="00AA7241" w:rsidRDefault="006B5CB6" w:rsidP="00D95D35">
      <w:pPr>
        <w:spacing w:line="0" w:lineRule="atLeast"/>
        <w:jc w:val="both"/>
        <w:rPr>
          <w:rFonts w:cs="Arial"/>
          <w:szCs w:val="20"/>
        </w:rPr>
      </w:pPr>
    </w:p>
    <w:p w14:paraId="0ED39504" w14:textId="3BE00850" w:rsidR="006B5CB6" w:rsidRPr="00AA7241" w:rsidRDefault="00580246" w:rsidP="005969C4">
      <w:pPr>
        <w:pStyle w:val="Naslov2"/>
        <w:numPr>
          <w:ilvl w:val="1"/>
          <w:numId w:val="11"/>
        </w:numPr>
        <w:spacing w:line="0" w:lineRule="atLeast"/>
        <w:ind w:hanging="499"/>
        <w:rPr>
          <w:rFonts w:cs="Arial"/>
          <w:szCs w:val="20"/>
        </w:rPr>
      </w:pPr>
      <w:bookmarkStart w:id="21" w:name="_Toc336851736"/>
      <w:bookmarkStart w:id="22" w:name="_Toc336851784"/>
      <w:bookmarkStart w:id="23" w:name="_Toc99630793"/>
      <w:r w:rsidRPr="00AA7241">
        <w:rPr>
          <w:rFonts w:cs="Arial"/>
          <w:szCs w:val="20"/>
        </w:rPr>
        <w:t>Dostop do razpisne dokumentacije</w:t>
      </w:r>
      <w:bookmarkEnd w:id="21"/>
      <w:bookmarkEnd w:id="22"/>
      <w:bookmarkEnd w:id="23"/>
    </w:p>
    <w:p w14:paraId="66087126" w14:textId="77777777" w:rsidR="006B5CB6" w:rsidRPr="00AA7241" w:rsidRDefault="006B5CB6" w:rsidP="00D95D35">
      <w:pPr>
        <w:spacing w:line="0" w:lineRule="atLeast"/>
        <w:jc w:val="both"/>
        <w:rPr>
          <w:rFonts w:cs="Arial"/>
          <w:szCs w:val="20"/>
        </w:rPr>
      </w:pPr>
    </w:p>
    <w:p w14:paraId="74D355BB" w14:textId="040DE08B" w:rsidR="0045033D" w:rsidRPr="00AA7241" w:rsidRDefault="007B7578" w:rsidP="0045033D">
      <w:pPr>
        <w:spacing w:line="260" w:lineRule="exact"/>
        <w:jc w:val="both"/>
        <w:rPr>
          <w:rFonts w:eastAsia="Calibri" w:cs="Arial"/>
          <w:szCs w:val="20"/>
          <w:lang w:eastAsia="en-US"/>
        </w:rPr>
      </w:pPr>
      <w:r w:rsidRPr="00AA7241">
        <w:rPr>
          <w:rFonts w:eastAsia="Calibri" w:cs="Arial"/>
          <w:szCs w:val="20"/>
          <w:lang w:eastAsia="en-US"/>
        </w:rPr>
        <w:t>Dokumentacija v zvezi z oddajo javnega naročila je objavljena v okviru objave tega naročila na portalu javnih naročil.</w:t>
      </w:r>
    </w:p>
    <w:p w14:paraId="28C9141B" w14:textId="77777777" w:rsidR="00DC5EA1" w:rsidRPr="00AA7241" w:rsidRDefault="00DC5EA1" w:rsidP="00D95D35">
      <w:pPr>
        <w:spacing w:line="0" w:lineRule="atLeast"/>
        <w:jc w:val="both"/>
        <w:rPr>
          <w:rFonts w:cs="Arial"/>
          <w:szCs w:val="20"/>
        </w:rPr>
      </w:pPr>
    </w:p>
    <w:p w14:paraId="6CE9AF92" w14:textId="1DB44BB5" w:rsidR="00400A3C" w:rsidRPr="00AA7241" w:rsidRDefault="00400A3C" w:rsidP="00D95D35">
      <w:pPr>
        <w:spacing w:line="0" w:lineRule="atLeast"/>
        <w:jc w:val="both"/>
        <w:rPr>
          <w:rFonts w:cs="Arial"/>
          <w:szCs w:val="20"/>
        </w:rPr>
      </w:pPr>
      <w:r w:rsidRPr="00AA7241">
        <w:rPr>
          <w:rFonts w:cs="Arial"/>
          <w:szCs w:val="20"/>
        </w:rPr>
        <w:t xml:space="preserve">Odkupnine za </w:t>
      </w:r>
      <w:r w:rsidR="00333661" w:rsidRPr="00AA7241">
        <w:rPr>
          <w:rFonts w:cs="Arial"/>
          <w:szCs w:val="20"/>
        </w:rPr>
        <w:t xml:space="preserve">razpisno </w:t>
      </w:r>
      <w:r w:rsidRPr="00AA7241">
        <w:rPr>
          <w:rFonts w:cs="Arial"/>
          <w:szCs w:val="20"/>
        </w:rPr>
        <w:t>dokumentacijo</w:t>
      </w:r>
      <w:r w:rsidR="001673C6" w:rsidRPr="00AA7241">
        <w:rPr>
          <w:rFonts w:cs="Arial"/>
          <w:szCs w:val="20"/>
        </w:rPr>
        <w:t xml:space="preserve"> </w:t>
      </w:r>
      <w:r w:rsidRPr="00AA7241">
        <w:rPr>
          <w:rFonts w:cs="Arial"/>
          <w:szCs w:val="20"/>
        </w:rPr>
        <w:t>ni.</w:t>
      </w:r>
    </w:p>
    <w:p w14:paraId="5C015C0A" w14:textId="77777777" w:rsidR="006B5CB6" w:rsidRPr="00AA7241" w:rsidRDefault="006B5CB6" w:rsidP="00D95D35">
      <w:pPr>
        <w:spacing w:line="0" w:lineRule="atLeast"/>
        <w:jc w:val="both"/>
        <w:rPr>
          <w:rFonts w:cs="Arial"/>
          <w:szCs w:val="20"/>
        </w:rPr>
      </w:pPr>
    </w:p>
    <w:p w14:paraId="7334FCDE" w14:textId="6E036967" w:rsidR="006B5CB6" w:rsidRPr="00AA7241" w:rsidRDefault="0045033D" w:rsidP="005969C4">
      <w:pPr>
        <w:pStyle w:val="Naslov2"/>
        <w:numPr>
          <w:ilvl w:val="1"/>
          <w:numId w:val="11"/>
        </w:numPr>
        <w:spacing w:line="0" w:lineRule="atLeast"/>
        <w:ind w:hanging="499"/>
        <w:rPr>
          <w:rFonts w:cs="Arial"/>
          <w:szCs w:val="20"/>
        </w:rPr>
      </w:pPr>
      <w:bookmarkStart w:id="24" w:name="_Toc99630794"/>
      <w:r w:rsidRPr="00AA7241">
        <w:rPr>
          <w:rFonts w:cs="Arial"/>
          <w:szCs w:val="20"/>
        </w:rPr>
        <w:t>Obvestila in pojasnila v zvezi z dokumentacijo za oddajo javnega naročila</w:t>
      </w:r>
      <w:bookmarkEnd w:id="24"/>
    </w:p>
    <w:p w14:paraId="64AAEDB0" w14:textId="77777777" w:rsidR="0045033D" w:rsidRPr="00AA7241" w:rsidRDefault="0045033D" w:rsidP="00D95D35">
      <w:pPr>
        <w:spacing w:line="0" w:lineRule="atLeast"/>
        <w:jc w:val="both"/>
        <w:rPr>
          <w:rFonts w:cs="Arial"/>
          <w:szCs w:val="20"/>
        </w:rPr>
      </w:pPr>
    </w:p>
    <w:p w14:paraId="52D5BF51" w14:textId="0116D9B7" w:rsidR="00CC7517" w:rsidRPr="00AA7241" w:rsidRDefault="00CC7517" w:rsidP="00D95D35">
      <w:pPr>
        <w:spacing w:line="0" w:lineRule="atLeast"/>
        <w:jc w:val="both"/>
        <w:rPr>
          <w:rFonts w:cs="Arial"/>
          <w:szCs w:val="20"/>
        </w:rPr>
      </w:pPr>
      <w:r w:rsidRPr="00AA7241">
        <w:rPr>
          <w:rFonts w:cs="Arial"/>
          <w:szCs w:val="20"/>
        </w:rPr>
        <w:t>Komunikacija s ponudniki o vprašanjih v zvezi z vsebino naročila in v zvezi s pripravo ponudbe poteka izključno preko portala javnih naročil.</w:t>
      </w:r>
    </w:p>
    <w:p w14:paraId="6D196B34" w14:textId="77777777" w:rsidR="00CC7517" w:rsidRPr="00AA7241" w:rsidRDefault="00CC7517" w:rsidP="00D95D35">
      <w:pPr>
        <w:spacing w:line="0" w:lineRule="atLeast"/>
        <w:jc w:val="both"/>
        <w:rPr>
          <w:rFonts w:cs="Arial"/>
          <w:szCs w:val="20"/>
        </w:rPr>
      </w:pPr>
    </w:p>
    <w:p w14:paraId="03328F7F" w14:textId="7E761CE1" w:rsidR="00CC7517" w:rsidRPr="00AA7241" w:rsidRDefault="00CC7517" w:rsidP="00D95D35">
      <w:pPr>
        <w:spacing w:line="0" w:lineRule="atLeast"/>
        <w:jc w:val="both"/>
        <w:rPr>
          <w:rFonts w:cs="Arial"/>
          <w:szCs w:val="20"/>
        </w:rPr>
      </w:pPr>
      <w:r w:rsidRPr="00AA7241">
        <w:rPr>
          <w:rFonts w:cs="Arial"/>
          <w:szCs w:val="20"/>
        </w:rPr>
        <w:t xml:space="preserve">Naročnik bo zahtevo za pojasnilo razpisne dokumentacije oziroma kakršnokoli drugo vprašanje v zvezi z naročilom štel kot pravočasno, v kolikor bo na </w:t>
      </w:r>
      <w:r w:rsidR="000A2777" w:rsidRPr="00AA7241">
        <w:rPr>
          <w:rFonts w:cs="Arial"/>
          <w:szCs w:val="20"/>
        </w:rPr>
        <w:t>P</w:t>
      </w:r>
      <w:r w:rsidRPr="00AA7241">
        <w:rPr>
          <w:rFonts w:cs="Arial"/>
          <w:szCs w:val="20"/>
        </w:rPr>
        <w:t>ortalu javnih naročil zastavljeno najkasneje do</w:t>
      </w:r>
      <w:r w:rsidR="00AB1791" w:rsidRPr="00AA7241">
        <w:rPr>
          <w:rFonts w:cs="Arial"/>
          <w:szCs w:val="20"/>
        </w:rPr>
        <w:t xml:space="preserve"> dneva in ure, kot je to določeno v obvestilu o naročilu</w:t>
      </w:r>
      <w:r w:rsidR="000A2777" w:rsidRPr="00AA7241">
        <w:rPr>
          <w:rFonts w:cs="Arial"/>
          <w:szCs w:val="20"/>
        </w:rPr>
        <w:t>, objavljenem na P</w:t>
      </w:r>
      <w:r w:rsidR="00AB1791" w:rsidRPr="00AA7241">
        <w:rPr>
          <w:rFonts w:cs="Arial"/>
          <w:szCs w:val="20"/>
        </w:rPr>
        <w:t>ortalu javnih naročil</w:t>
      </w:r>
      <w:r w:rsidR="008D052D" w:rsidRPr="00AA7241">
        <w:rPr>
          <w:rFonts w:cs="Arial"/>
          <w:szCs w:val="20"/>
        </w:rPr>
        <w:t xml:space="preserve"> in v Dodatku k Uradnemu listu EU.</w:t>
      </w:r>
    </w:p>
    <w:p w14:paraId="74FE20CD" w14:textId="77777777" w:rsidR="00AB1791" w:rsidRPr="00AA7241" w:rsidRDefault="00AB1791" w:rsidP="00D95D35">
      <w:pPr>
        <w:spacing w:line="0" w:lineRule="atLeast"/>
        <w:jc w:val="both"/>
        <w:rPr>
          <w:rFonts w:cs="Arial"/>
          <w:szCs w:val="20"/>
        </w:rPr>
      </w:pPr>
    </w:p>
    <w:p w14:paraId="3472FA89" w14:textId="58E73CEB" w:rsidR="004D6BEE" w:rsidRPr="00AA7241" w:rsidRDefault="004D6BEE" w:rsidP="00D95D35">
      <w:pPr>
        <w:spacing w:line="0" w:lineRule="atLeast"/>
        <w:jc w:val="both"/>
        <w:rPr>
          <w:rFonts w:cs="Arial"/>
          <w:szCs w:val="20"/>
        </w:rPr>
      </w:pPr>
      <w:r w:rsidRPr="00AA7241">
        <w:rPr>
          <w:rFonts w:cs="Arial"/>
          <w:szCs w:val="20"/>
        </w:rPr>
        <w:t>Na zahteve za pojasnila oziroma druga vprašanja v zvezi z naročilom, zastavljena po tem roku, naročnik ne bo odgovarjal.</w:t>
      </w:r>
      <w:r w:rsidR="00750910" w:rsidRPr="00AA7241">
        <w:rPr>
          <w:rFonts w:cs="Arial"/>
          <w:szCs w:val="20"/>
        </w:rPr>
        <w:t xml:space="preserve"> Naročnik ravno tako ne bo odgovarjal na komentarje.</w:t>
      </w:r>
    </w:p>
    <w:p w14:paraId="3A18F826" w14:textId="59CB9392" w:rsidR="009F0EB8" w:rsidRPr="00AA7241" w:rsidRDefault="009F0EB8" w:rsidP="00D95D35">
      <w:pPr>
        <w:spacing w:line="0" w:lineRule="atLeast"/>
        <w:jc w:val="both"/>
        <w:rPr>
          <w:rFonts w:cs="Arial"/>
          <w:szCs w:val="20"/>
        </w:rPr>
      </w:pPr>
    </w:p>
    <w:p w14:paraId="19815CEF" w14:textId="129CD397" w:rsidR="009F0EB8" w:rsidRPr="00AA7241" w:rsidRDefault="009F0EB8" w:rsidP="005969C4">
      <w:pPr>
        <w:pStyle w:val="Naslov2"/>
        <w:numPr>
          <w:ilvl w:val="1"/>
          <w:numId w:val="11"/>
        </w:numPr>
        <w:spacing w:line="0" w:lineRule="atLeast"/>
        <w:ind w:hanging="499"/>
        <w:rPr>
          <w:rFonts w:cs="Arial"/>
          <w:szCs w:val="20"/>
        </w:rPr>
      </w:pPr>
      <w:bookmarkStart w:id="25" w:name="_Toc81830742"/>
      <w:bookmarkStart w:id="26" w:name="_Toc96683982"/>
      <w:bookmarkStart w:id="27" w:name="_Toc99630795"/>
      <w:r w:rsidRPr="00AA7241">
        <w:rPr>
          <w:rFonts w:cs="Arial"/>
          <w:szCs w:val="20"/>
        </w:rPr>
        <w:t>Zeleno javno naročanje</w:t>
      </w:r>
      <w:bookmarkEnd w:id="25"/>
      <w:bookmarkEnd w:id="26"/>
      <w:bookmarkEnd w:id="27"/>
    </w:p>
    <w:p w14:paraId="12D6EA02" w14:textId="77777777" w:rsidR="009F0EB8" w:rsidRPr="00AA7241" w:rsidRDefault="009F0EB8" w:rsidP="009F0EB8">
      <w:pPr>
        <w:spacing w:line="260" w:lineRule="atLeast"/>
        <w:jc w:val="both"/>
        <w:rPr>
          <w:rFonts w:eastAsia="Calibri" w:cs="Arial"/>
          <w:szCs w:val="20"/>
          <w:lang w:eastAsia="en-US"/>
        </w:rPr>
      </w:pPr>
    </w:p>
    <w:p w14:paraId="59DC1682" w14:textId="77777777" w:rsidR="009F0EB8" w:rsidRPr="00AA7241" w:rsidRDefault="009F0EB8" w:rsidP="009F0EB8">
      <w:pPr>
        <w:numPr>
          <w:ilvl w:val="12"/>
          <w:numId w:val="0"/>
        </w:numPr>
        <w:spacing w:line="0" w:lineRule="atLeast"/>
        <w:jc w:val="both"/>
        <w:rPr>
          <w:rFonts w:eastAsia="Calibri" w:cs="Arial"/>
          <w:szCs w:val="20"/>
          <w:lang w:eastAsia="en-US"/>
        </w:rPr>
      </w:pPr>
      <w:r w:rsidRPr="00AA7241">
        <w:rPr>
          <w:rFonts w:eastAsia="Calibri" w:cs="Arial"/>
          <w:szCs w:val="20"/>
          <w:lang w:eastAsia="en-US"/>
        </w:rPr>
        <w:t xml:space="preserve">Izbrani ponudnik je dolžan v projektni dokumentaciji in popisih predvideti vgrajeni material in opremo, ki je okoljsko manj obremenjujoča ter v skladu z Uredbo o zelenem javnem naročanju </w:t>
      </w:r>
      <w:r w:rsidRPr="00AA7241">
        <w:rPr>
          <w:rFonts w:eastAsia="Times New Roman" w:cs="Arial"/>
          <w:szCs w:val="20"/>
        </w:rPr>
        <w:t>(Uradni list RS, št. 51/17, 64/19 in 121/21; uredba)</w:t>
      </w:r>
      <w:r w:rsidRPr="00AA7241">
        <w:rPr>
          <w:rFonts w:eastAsia="Calibri" w:cs="Arial"/>
          <w:szCs w:val="20"/>
          <w:lang w:eastAsia="en-US"/>
        </w:rPr>
        <w:t>.</w:t>
      </w:r>
    </w:p>
    <w:p w14:paraId="6B585383" w14:textId="77777777" w:rsidR="009F0EB8" w:rsidRPr="00AA7241" w:rsidRDefault="009F0EB8" w:rsidP="009F0EB8">
      <w:pPr>
        <w:overflowPunct w:val="0"/>
        <w:autoSpaceDE w:val="0"/>
        <w:autoSpaceDN w:val="0"/>
        <w:adjustRightInd w:val="0"/>
        <w:spacing w:line="260" w:lineRule="atLeast"/>
        <w:jc w:val="both"/>
        <w:textAlignment w:val="baseline"/>
        <w:rPr>
          <w:rFonts w:eastAsia="Calibri" w:cs="Arial"/>
          <w:szCs w:val="20"/>
          <w:lang w:eastAsia="en-US"/>
        </w:rPr>
      </w:pPr>
    </w:p>
    <w:p w14:paraId="3688C413" w14:textId="381679DB" w:rsidR="009F0EB8" w:rsidRPr="00AA7241" w:rsidRDefault="00D24C14" w:rsidP="005969C4">
      <w:pPr>
        <w:pStyle w:val="Naslov2"/>
        <w:numPr>
          <w:ilvl w:val="1"/>
          <w:numId w:val="11"/>
        </w:numPr>
        <w:spacing w:line="0" w:lineRule="atLeast"/>
        <w:ind w:hanging="499"/>
        <w:rPr>
          <w:rFonts w:cs="Arial"/>
          <w:szCs w:val="20"/>
        </w:rPr>
      </w:pPr>
      <w:bookmarkStart w:id="28" w:name="_Toc73959555"/>
      <w:bookmarkStart w:id="29" w:name="_Toc81830743"/>
      <w:bookmarkStart w:id="30" w:name="_Toc96683983"/>
      <w:bookmarkStart w:id="31" w:name="_Toc99630796"/>
      <w:r>
        <w:rPr>
          <w:rFonts w:cs="Arial"/>
          <w:szCs w:val="20"/>
        </w:rPr>
        <w:t>Neobvezen o</w:t>
      </w:r>
      <w:r w:rsidR="009F0EB8" w:rsidRPr="00AA7241">
        <w:rPr>
          <w:rFonts w:cs="Arial"/>
          <w:szCs w:val="20"/>
        </w:rPr>
        <w:t>gled</w:t>
      </w:r>
      <w:bookmarkEnd w:id="28"/>
      <w:bookmarkEnd w:id="29"/>
      <w:bookmarkEnd w:id="30"/>
      <w:bookmarkEnd w:id="31"/>
      <w:r w:rsidR="009F0EB8" w:rsidRPr="00AA7241">
        <w:rPr>
          <w:rFonts w:cs="Arial"/>
          <w:szCs w:val="20"/>
        </w:rPr>
        <w:t xml:space="preserve"> </w:t>
      </w:r>
    </w:p>
    <w:p w14:paraId="37D6CD91" w14:textId="77777777" w:rsidR="009F0EB8" w:rsidRPr="00AA7241" w:rsidRDefault="009F0EB8" w:rsidP="009F0EB8">
      <w:pPr>
        <w:spacing w:line="260" w:lineRule="atLeast"/>
        <w:jc w:val="both"/>
        <w:rPr>
          <w:rFonts w:eastAsia="Calibri" w:cs="Arial"/>
          <w:color w:val="FF0000"/>
          <w:szCs w:val="20"/>
          <w:lang w:eastAsia="en-US"/>
        </w:rPr>
      </w:pPr>
    </w:p>
    <w:p w14:paraId="4C67F906" w14:textId="77777777" w:rsidR="00432BA7" w:rsidRPr="002A2570" w:rsidRDefault="00432BA7" w:rsidP="00432BA7">
      <w:pPr>
        <w:spacing w:line="0" w:lineRule="atLeast"/>
        <w:rPr>
          <w:rFonts w:eastAsiaTheme="minorHAnsi" w:cs="Arial"/>
          <w:szCs w:val="20"/>
        </w:rPr>
      </w:pPr>
      <w:bookmarkStart w:id="32" w:name="_Toc336851738"/>
      <w:bookmarkStart w:id="33" w:name="_Toc336851786"/>
      <w:r w:rsidRPr="00534660">
        <w:rPr>
          <w:rFonts w:eastAsiaTheme="minorHAnsi" w:cs="Arial"/>
          <w:szCs w:val="20"/>
        </w:rPr>
        <w:t>Naročnik bo za predmetno naročilo</w:t>
      </w:r>
      <w:r>
        <w:rPr>
          <w:rFonts w:eastAsiaTheme="minorHAnsi" w:cs="Arial"/>
          <w:szCs w:val="20"/>
        </w:rPr>
        <w:t xml:space="preserve"> </w:t>
      </w:r>
      <w:r w:rsidRPr="00534660">
        <w:rPr>
          <w:rFonts w:eastAsiaTheme="minorHAnsi" w:cs="Arial"/>
          <w:szCs w:val="20"/>
        </w:rPr>
        <w:t xml:space="preserve">organiziral </w:t>
      </w:r>
      <w:r w:rsidRPr="004853C4">
        <w:rPr>
          <w:rFonts w:eastAsiaTheme="minorHAnsi" w:cs="Arial"/>
          <w:szCs w:val="20"/>
          <w:u w:val="single"/>
        </w:rPr>
        <w:t>neo</w:t>
      </w:r>
      <w:r w:rsidRPr="00534660">
        <w:rPr>
          <w:rFonts w:eastAsiaTheme="minorHAnsi" w:cs="Arial"/>
          <w:szCs w:val="20"/>
          <w:u w:val="single"/>
        </w:rPr>
        <w:t>bvezen</w:t>
      </w:r>
      <w:r>
        <w:rPr>
          <w:rFonts w:eastAsiaTheme="minorHAnsi" w:cs="Arial"/>
          <w:szCs w:val="20"/>
        </w:rPr>
        <w:t xml:space="preserve"> ogled prostorov, </w:t>
      </w:r>
      <w:r w:rsidRPr="00534660">
        <w:rPr>
          <w:rFonts w:eastAsiaTheme="minorHAnsi" w:cs="Arial"/>
          <w:szCs w:val="20"/>
        </w:rPr>
        <w:t>s katerim bo ponudnikom</w:t>
      </w:r>
      <w:r>
        <w:rPr>
          <w:rFonts w:eastAsiaTheme="minorHAnsi" w:cs="Arial"/>
          <w:szCs w:val="20"/>
        </w:rPr>
        <w:t xml:space="preserve"> </w:t>
      </w:r>
      <w:r w:rsidRPr="00534660">
        <w:rPr>
          <w:rFonts w:eastAsiaTheme="minorHAnsi" w:cs="Arial"/>
          <w:szCs w:val="20"/>
        </w:rPr>
        <w:t>omogočil ogled prostorov</w:t>
      </w:r>
      <w:r>
        <w:rPr>
          <w:rFonts w:eastAsiaTheme="minorHAnsi" w:cs="Arial"/>
          <w:szCs w:val="20"/>
        </w:rPr>
        <w:t xml:space="preserve">, v katerih se bodo </w:t>
      </w:r>
      <w:r w:rsidRPr="002A2570">
        <w:rPr>
          <w:rFonts w:eastAsiaTheme="minorHAnsi" w:cs="Arial"/>
          <w:szCs w:val="20"/>
        </w:rPr>
        <w:t>izvajale predmetne storitve.</w:t>
      </w:r>
    </w:p>
    <w:p w14:paraId="4BC94760" w14:textId="77777777" w:rsidR="00432BA7" w:rsidRDefault="00432BA7" w:rsidP="00432BA7">
      <w:pPr>
        <w:spacing w:line="0" w:lineRule="atLeast"/>
        <w:rPr>
          <w:rFonts w:eastAsiaTheme="minorHAnsi" w:cs="Arial"/>
          <w:szCs w:val="20"/>
          <w:highlight w:val="yellow"/>
        </w:rPr>
      </w:pPr>
    </w:p>
    <w:p w14:paraId="03C412CF" w14:textId="77777777" w:rsidR="00432BA7" w:rsidRPr="00461DC8" w:rsidRDefault="00432BA7" w:rsidP="00432BA7">
      <w:pPr>
        <w:spacing w:line="0" w:lineRule="atLeast"/>
        <w:jc w:val="both"/>
        <w:rPr>
          <w:rFonts w:eastAsiaTheme="minorHAnsi" w:cs="Arial"/>
          <w:szCs w:val="20"/>
        </w:rPr>
      </w:pPr>
      <w:r w:rsidRPr="00461DC8">
        <w:rPr>
          <w:rFonts w:eastAsiaTheme="minorHAnsi" w:cs="Arial"/>
          <w:szCs w:val="20"/>
        </w:rPr>
        <w:t xml:space="preserve">Potencialni ponudnik, ki je zainteresiran za ogled lokacije, pošlje zahtevo za ogled, preko vprašanj na Portal javnih naročil, najpozneje pet delovnih dni po objavi obvestila o javnem naročilu. Naročnik bo, ob morebitni zahtevi za ogled, v doglednem času objavil podatke o organiziranju ogleda na Portalu javnih naročil. </w:t>
      </w:r>
    </w:p>
    <w:p w14:paraId="14123604" w14:textId="77777777" w:rsidR="00432BA7" w:rsidRDefault="00432BA7" w:rsidP="00432BA7">
      <w:pPr>
        <w:spacing w:line="0" w:lineRule="atLeast"/>
        <w:rPr>
          <w:rFonts w:eastAsiaTheme="minorHAnsi" w:cs="Arial"/>
          <w:szCs w:val="20"/>
          <w:highlight w:val="yellow"/>
        </w:rPr>
      </w:pPr>
    </w:p>
    <w:p w14:paraId="19AEEE61" w14:textId="5377C1A8" w:rsidR="00432BA7" w:rsidRDefault="00432BA7" w:rsidP="00432BA7">
      <w:pPr>
        <w:spacing w:line="0" w:lineRule="atLeast"/>
        <w:rPr>
          <w:rFonts w:eastAsiaTheme="minorHAnsi" w:cs="Arial"/>
          <w:szCs w:val="20"/>
        </w:rPr>
      </w:pPr>
      <w:r w:rsidRPr="00B15098">
        <w:rPr>
          <w:rFonts w:eastAsiaTheme="minorHAnsi" w:cs="Arial"/>
          <w:szCs w:val="20"/>
        </w:rPr>
        <w:t xml:space="preserve">Ogled lokacije je informativne narave in ni pogoj za </w:t>
      </w:r>
      <w:r>
        <w:rPr>
          <w:rFonts w:eastAsiaTheme="minorHAnsi" w:cs="Arial"/>
          <w:szCs w:val="20"/>
        </w:rPr>
        <w:t xml:space="preserve">oddajo </w:t>
      </w:r>
      <w:r w:rsidRPr="00B15098">
        <w:rPr>
          <w:rFonts w:eastAsiaTheme="minorHAnsi" w:cs="Arial"/>
          <w:szCs w:val="20"/>
        </w:rPr>
        <w:t>ponudbe.</w:t>
      </w:r>
    </w:p>
    <w:p w14:paraId="344D2119" w14:textId="0DFB9879" w:rsidR="00240F8E" w:rsidRDefault="00240F8E" w:rsidP="00432BA7">
      <w:pPr>
        <w:spacing w:line="0" w:lineRule="atLeast"/>
        <w:rPr>
          <w:rFonts w:eastAsiaTheme="minorHAnsi" w:cs="Arial"/>
          <w:szCs w:val="20"/>
        </w:rPr>
      </w:pPr>
    </w:p>
    <w:p w14:paraId="4484EAF3" w14:textId="497DAFA5" w:rsidR="00240F8E" w:rsidRPr="00240F8E" w:rsidRDefault="00240F8E" w:rsidP="00240F8E">
      <w:pPr>
        <w:spacing w:line="0" w:lineRule="atLeast"/>
        <w:jc w:val="both"/>
        <w:rPr>
          <w:rFonts w:eastAsia="Times New Roman" w:cs="Times New Roman"/>
        </w:rPr>
      </w:pPr>
      <w:r w:rsidRPr="00240F8E">
        <w:rPr>
          <w:rFonts w:eastAsia="Times New Roman" w:cs="Times New Roman"/>
        </w:rPr>
        <w:lastRenderedPageBreak/>
        <w:t xml:space="preserve">Določilo v </w:t>
      </w:r>
      <w:r w:rsidR="00457DE7" w:rsidRPr="00240F8E">
        <w:rPr>
          <w:rFonts w:eastAsia="Times New Roman" w:cs="Times New Roman"/>
        </w:rPr>
        <w:t>Projektna naloga</w:t>
      </w:r>
      <w:r w:rsidR="00457DE7">
        <w:rPr>
          <w:rFonts w:eastAsia="Times New Roman" w:cs="Times New Roman"/>
        </w:rPr>
        <w:t xml:space="preserve"> </w:t>
      </w:r>
      <w:r w:rsidR="00457DE7" w:rsidRPr="00240F8E">
        <w:rPr>
          <w:rFonts w:eastAsia="Times New Roman" w:cs="Times New Roman"/>
        </w:rPr>
        <w:t xml:space="preserve">(predzadnji odstavek 5. točke, stran 9) </w:t>
      </w:r>
      <w:r w:rsidR="00457DE7">
        <w:rPr>
          <w:rFonts w:eastAsia="Times New Roman" w:cs="Times New Roman"/>
        </w:rPr>
        <w:t xml:space="preserve">v </w:t>
      </w:r>
      <w:r w:rsidRPr="00240F8E">
        <w:rPr>
          <w:rFonts w:eastAsia="Times New Roman" w:cs="Times New Roman"/>
        </w:rPr>
        <w:t>zvezi z obveznim ogledom lokacije  se ne upošteva.</w:t>
      </w:r>
    </w:p>
    <w:p w14:paraId="08150C03" w14:textId="77777777" w:rsidR="00240F8E" w:rsidRDefault="00240F8E" w:rsidP="00432BA7">
      <w:pPr>
        <w:spacing w:line="0" w:lineRule="atLeast"/>
        <w:rPr>
          <w:rFonts w:eastAsiaTheme="minorHAnsi" w:cs="Arial"/>
          <w:szCs w:val="20"/>
        </w:rPr>
      </w:pPr>
    </w:p>
    <w:p w14:paraId="4E4E8FFA" w14:textId="77777777" w:rsidR="00432BA7" w:rsidRPr="00B15098" w:rsidRDefault="00432BA7" w:rsidP="00432BA7">
      <w:pPr>
        <w:spacing w:line="0" w:lineRule="atLeast"/>
        <w:rPr>
          <w:rFonts w:eastAsiaTheme="minorHAnsi" w:cs="Arial"/>
          <w:szCs w:val="20"/>
        </w:rPr>
      </w:pPr>
    </w:p>
    <w:p w14:paraId="7C007641" w14:textId="77777777" w:rsidR="00400A3C" w:rsidRPr="00AA7241" w:rsidRDefault="005E12E5" w:rsidP="00D95D35">
      <w:pPr>
        <w:pStyle w:val="Naslov1"/>
        <w:spacing w:line="0" w:lineRule="atLeast"/>
        <w:rPr>
          <w:rFonts w:cs="Arial"/>
          <w:sz w:val="20"/>
          <w:szCs w:val="20"/>
        </w:rPr>
      </w:pPr>
      <w:bookmarkStart w:id="34" w:name="_Toc99630797"/>
      <w:r w:rsidRPr="00AA7241">
        <w:rPr>
          <w:rFonts w:cs="Arial"/>
          <w:sz w:val="20"/>
          <w:szCs w:val="20"/>
        </w:rPr>
        <w:t xml:space="preserve">SESTAVA </w:t>
      </w:r>
      <w:r w:rsidR="00750910" w:rsidRPr="00AA7241">
        <w:rPr>
          <w:rFonts w:cs="Arial"/>
          <w:sz w:val="20"/>
          <w:szCs w:val="20"/>
        </w:rPr>
        <w:t>D</w:t>
      </w:r>
      <w:r w:rsidRPr="00AA7241">
        <w:rPr>
          <w:rFonts w:cs="Arial"/>
          <w:sz w:val="20"/>
          <w:szCs w:val="20"/>
        </w:rPr>
        <w:t>OKUMENTACIJE</w:t>
      </w:r>
      <w:bookmarkEnd w:id="32"/>
      <w:bookmarkEnd w:id="33"/>
      <w:r w:rsidR="00750910" w:rsidRPr="00AA7241">
        <w:rPr>
          <w:rFonts w:cs="Arial"/>
          <w:sz w:val="20"/>
          <w:szCs w:val="20"/>
        </w:rPr>
        <w:t xml:space="preserve"> ZA ODDAJO JAVNEGA NAROČILA</w:t>
      </w:r>
      <w:bookmarkEnd w:id="34"/>
    </w:p>
    <w:p w14:paraId="38C58484" w14:textId="77777777" w:rsidR="008E4247" w:rsidRPr="00AA7241" w:rsidRDefault="008E4247" w:rsidP="00D95D35">
      <w:pPr>
        <w:spacing w:line="0" w:lineRule="atLeast"/>
        <w:jc w:val="both"/>
        <w:rPr>
          <w:rFonts w:cs="Arial"/>
          <w:szCs w:val="20"/>
        </w:rPr>
      </w:pPr>
    </w:p>
    <w:p w14:paraId="0C7991E6" w14:textId="77777777" w:rsidR="00400A3C" w:rsidRPr="00AA7241" w:rsidRDefault="001673C6" w:rsidP="00D95D35">
      <w:pPr>
        <w:spacing w:line="0" w:lineRule="atLeast"/>
        <w:jc w:val="both"/>
        <w:rPr>
          <w:rFonts w:cs="Arial"/>
          <w:szCs w:val="20"/>
        </w:rPr>
      </w:pPr>
      <w:bookmarkStart w:id="35" w:name="_Hlk513630830"/>
      <w:r w:rsidRPr="00AA7241">
        <w:rPr>
          <w:rFonts w:cs="Arial"/>
          <w:szCs w:val="20"/>
        </w:rPr>
        <w:t>D</w:t>
      </w:r>
      <w:r w:rsidR="00400A3C" w:rsidRPr="00AA7241">
        <w:rPr>
          <w:rFonts w:cs="Arial"/>
          <w:szCs w:val="20"/>
        </w:rPr>
        <w:t xml:space="preserve">okumentacijo </w:t>
      </w:r>
      <w:r w:rsidRPr="00AA7241">
        <w:rPr>
          <w:rFonts w:cs="Arial"/>
          <w:szCs w:val="20"/>
        </w:rPr>
        <w:t xml:space="preserve">za oddajo javnega naročila </w:t>
      </w:r>
      <w:r w:rsidR="00400A3C" w:rsidRPr="00AA7241">
        <w:rPr>
          <w:rFonts w:cs="Arial"/>
          <w:szCs w:val="20"/>
        </w:rPr>
        <w:t>sestavljajo:</w:t>
      </w:r>
      <w:r w:rsidR="00C450AB" w:rsidRPr="00AA7241">
        <w:rPr>
          <w:rFonts w:cs="Arial"/>
          <w:szCs w:val="20"/>
        </w:rPr>
        <w:t xml:space="preserve"> </w:t>
      </w:r>
    </w:p>
    <w:p w14:paraId="2EDEE525" w14:textId="7AF103DD" w:rsidR="0071261A" w:rsidRPr="00AA7241" w:rsidRDefault="002463DF" w:rsidP="00D95D35">
      <w:pPr>
        <w:pStyle w:val="Odstavekseznama"/>
        <w:numPr>
          <w:ilvl w:val="0"/>
          <w:numId w:val="4"/>
        </w:numPr>
        <w:spacing w:line="0" w:lineRule="atLeast"/>
        <w:jc w:val="both"/>
        <w:rPr>
          <w:rFonts w:cs="Arial"/>
          <w:szCs w:val="20"/>
        </w:rPr>
      </w:pPr>
      <w:bookmarkStart w:id="36" w:name="_Hlk506530347"/>
      <w:r w:rsidRPr="00AA7241">
        <w:rPr>
          <w:rFonts w:cs="Arial"/>
          <w:szCs w:val="20"/>
        </w:rPr>
        <w:t>N</w:t>
      </w:r>
      <w:r w:rsidR="00400A3C" w:rsidRPr="00AA7241">
        <w:rPr>
          <w:rFonts w:cs="Arial"/>
          <w:szCs w:val="20"/>
        </w:rPr>
        <w:t>avodila</w:t>
      </w:r>
      <w:r w:rsidR="002D73DD" w:rsidRPr="00AA7241">
        <w:rPr>
          <w:rFonts w:cs="Arial"/>
          <w:szCs w:val="20"/>
        </w:rPr>
        <w:t xml:space="preserve"> gospodarskim subjektom </w:t>
      </w:r>
      <w:r w:rsidR="00FE1391" w:rsidRPr="00AA7241">
        <w:rPr>
          <w:rFonts w:cs="Arial"/>
          <w:szCs w:val="20"/>
        </w:rPr>
        <w:t>za pripravo ponudbe</w:t>
      </w:r>
      <w:r w:rsidR="0041403D" w:rsidRPr="00AA7241">
        <w:rPr>
          <w:rFonts w:cs="Arial"/>
          <w:szCs w:val="20"/>
        </w:rPr>
        <w:t>;</w:t>
      </w:r>
    </w:p>
    <w:p w14:paraId="48DBBFA0" w14:textId="56775D98" w:rsidR="00C72682" w:rsidRPr="00AA7241" w:rsidRDefault="003333EE" w:rsidP="00D95D35">
      <w:pPr>
        <w:pStyle w:val="Odstavekseznama"/>
        <w:numPr>
          <w:ilvl w:val="0"/>
          <w:numId w:val="4"/>
        </w:numPr>
        <w:spacing w:line="0" w:lineRule="atLeast"/>
        <w:jc w:val="both"/>
        <w:rPr>
          <w:rFonts w:cs="Arial"/>
          <w:szCs w:val="20"/>
        </w:rPr>
      </w:pPr>
      <w:r w:rsidRPr="00AA7241">
        <w:rPr>
          <w:rFonts w:cs="Arial"/>
          <w:szCs w:val="20"/>
        </w:rPr>
        <w:t>Projektna naloga</w:t>
      </w:r>
      <w:r w:rsidR="00C15756" w:rsidRPr="00AA7241">
        <w:rPr>
          <w:rFonts w:cs="Arial"/>
          <w:szCs w:val="20"/>
        </w:rPr>
        <w:t>;</w:t>
      </w:r>
    </w:p>
    <w:p w14:paraId="79C0FA70" w14:textId="257E5C32" w:rsidR="00841CD1" w:rsidRPr="00AA7241" w:rsidRDefault="00841CD1" w:rsidP="00D95D35">
      <w:pPr>
        <w:pStyle w:val="Odstavekseznama"/>
        <w:numPr>
          <w:ilvl w:val="0"/>
          <w:numId w:val="4"/>
        </w:numPr>
        <w:spacing w:line="0" w:lineRule="atLeast"/>
        <w:jc w:val="both"/>
        <w:rPr>
          <w:rFonts w:cs="Arial"/>
          <w:szCs w:val="20"/>
        </w:rPr>
      </w:pPr>
      <w:bookmarkStart w:id="37" w:name="_Hlk511390402"/>
      <w:r w:rsidRPr="00AA7241">
        <w:rPr>
          <w:rFonts w:cs="Arial"/>
          <w:szCs w:val="20"/>
        </w:rPr>
        <w:t>obraz</w:t>
      </w:r>
      <w:r w:rsidR="00133581" w:rsidRPr="00AA7241">
        <w:rPr>
          <w:rFonts w:cs="Arial"/>
          <w:szCs w:val="20"/>
        </w:rPr>
        <w:t>ec</w:t>
      </w:r>
      <w:r w:rsidRPr="00AA7241">
        <w:rPr>
          <w:rFonts w:cs="Arial"/>
          <w:szCs w:val="20"/>
        </w:rPr>
        <w:t xml:space="preserve"> »Predračun</w:t>
      </w:r>
      <w:r w:rsidR="00D86B8D" w:rsidRPr="00AA7241">
        <w:rPr>
          <w:rFonts w:cs="Arial"/>
          <w:szCs w:val="20"/>
        </w:rPr>
        <w:t>«</w:t>
      </w:r>
      <w:r w:rsidR="00C15756" w:rsidRPr="00AA7241">
        <w:rPr>
          <w:rFonts w:cs="Arial"/>
          <w:szCs w:val="20"/>
        </w:rPr>
        <w:t xml:space="preserve"> (</w:t>
      </w:r>
      <w:r w:rsidR="008E2257" w:rsidRPr="00AA7241">
        <w:rPr>
          <w:rFonts w:cs="Arial"/>
          <w:szCs w:val="20"/>
        </w:rPr>
        <w:t>Excel</w:t>
      </w:r>
      <w:r w:rsidR="00C15756" w:rsidRPr="00AA7241">
        <w:rPr>
          <w:rFonts w:cs="Arial"/>
          <w:szCs w:val="20"/>
        </w:rPr>
        <w:t>);</w:t>
      </w:r>
    </w:p>
    <w:bookmarkEnd w:id="37"/>
    <w:p w14:paraId="77E5FDA1" w14:textId="074DE828" w:rsidR="00841CD1" w:rsidRPr="00AA7241" w:rsidRDefault="00841CD1" w:rsidP="00D95D35">
      <w:pPr>
        <w:pStyle w:val="Odstavekseznama"/>
        <w:numPr>
          <w:ilvl w:val="0"/>
          <w:numId w:val="4"/>
        </w:numPr>
        <w:spacing w:line="0" w:lineRule="atLeast"/>
        <w:jc w:val="both"/>
        <w:rPr>
          <w:rFonts w:cs="Arial"/>
          <w:szCs w:val="20"/>
        </w:rPr>
      </w:pPr>
      <w:r w:rsidRPr="00AA7241">
        <w:rPr>
          <w:rFonts w:cs="Arial"/>
          <w:szCs w:val="20"/>
        </w:rPr>
        <w:t>obrazec »ESPD« v elektronski obliki (datoteka XML) - za vse gospodarske subjekte</w:t>
      </w:r>
      <w:r w:rsidR="0041403D" w:rsidRPr="00AA7241">
        <w:rPr>
          <w:rFonts w:cs="Arial"/>
          <w:szCs w:val="20"/>
        </w:rPr>
        <w:t>;</w:t>
      </w:r>
    </w:p>
    <w:p w14:paraId="0E73FC0F" w14:textId="11747C5B" w:rsidR="00750910" w:rsidRPr="00AA7241" w:rsidRDefault="00750910" w:rsidP="00D95D35">
      <w:pPr>
        <w:pStyle w:val="Odstavekseznama"/>
        <w:numPr>
          <w:ilvl w:val="0"/>
          <w:numId w:val="4"/>
        </w:numPr>
        <w:spacing w:line="0" w:lineRule="atLeast"/>
        <w:jc w:val="both"/>
        <w:rPr>
          <w:rFonts w:cs="Arial"/>
          <w:szCs w:val="20"/>
        </w:rPr>
      </w:pPr>
      <w:bookmarkStart w:id="38" w:name="_Hlk503963228"/>
      <w:r w:rsidRPr="00AA7241">
        <w:rPr>
          <w:rFonts w:cs="Arial"/>
          <w:szCs w:val="20"/>
        </w:rPr>
        <w:t>obrazec »Pooblastilo za pridobitev potrdila iz kazenske evidence za gospodarske subjekte«</w:t>
      </w:r>
      <w:r w:rsidR="0041403D" w:rsidRPr="00AA7241">
        <w:rPr>
          <w:rFonts w:cs="Arial"/>
          <w:szCs w:val="20"/>
        </w:rPr>
        <w:t>;</w:t>
      </w:r>
    </w:p>
    <w:p w14:paraId="1299939C" w14:textId="16693D12" w:rsidR="00750910" w:rsidRPr="00AA7241" w:rsidRDefault="00750910" w:rsidP="00D95D35">
      <w:pPr>
        <w:pStyle w:val="Odstavekseznama"/>
        <w:numPr>
          <w:ilvl w:val="0"/>
          <w:numId w:val="4"/>
        </w:numPr>
        <w:spacing w:line="0" w:lineRule="atLeast"/>
        <w:jc w:val="both"/>
        <w:rPr>
          <w:rFonts w:cs="Arial"/>
          <w:szCs w:val="20"/>
        </w:rPr>
      </w:pPr>
      <w:r w:rsidRPr="00AA7241">
        <w:rPr>
          <w:rFonts w:cs="Arial"/>
          <w:szCs w:val="20"/>
        </w:rPr>
        <w:t>obrazec »Pooblastilo za pridobitev potrdila iz kazenske evidence za fizične osebe«</w:t>
      </w:r>
      <w:r w:rsidR="0041403D" w:rsidRPr="00AA7241">
        <w:rPr>
          <w:rFonts w:cs="Arial"/>
          <w:szCs w:val="20"/>
        </w:rPr>
        <w:t>;</w:t>
      </w:r>
    </w:p>
    <w:bookmarkEnd w:id="38"/>
    <w:p w14:paraId="28C07814" w14:textId="0C877606" w:rsidR="005B48AD" w:rsidRPr="00AA7241" w:rsidRDefault="00FD4BD6" w:rsidP="00D95D35">
      <w:pPr>
        <w:pStyle w:val="Odstavekseznama"/>
        <w:numPr>
          <w:ilvl w:val="0"/>
          <w:numId w:val="4"/>
        </w:numPr>
        <w:spacing w:line="0" w:lineRule="atLeast"/>
        <w:jc w:val="both"/>
        <w:rPr>
          <w:rFonts w:cs="Arial"/>
          <w:szCs w:val="20"/>
        </w:rPr>
      </w:pPr>
      <w:r w:rsidRPr="00AA7241">
        <w:rPr>
          <w:rFonts w:cs="Arial"/>
          <w:szCs w:val="20"/>
        </w:rPr>
        <w:t xml:space="preserve">obrazec </w:t>
      </w:r>
      <w:r w:rsidR="002463DF" w:rsidRPr="00AA7241">
        <w:rPr>
          <w:rFonts w:cs="Arial"/>
          <w:szCs w:val="20"/>
        </w:rPr>
        <w:t>»</w:t>
      </w:r>
      <w:r w:rsidRPr="00AA7241">
        <w:rPr>
          <w:rFonts w:cs="Arial"/>
          <w:szCs w:val="20"/>
        </w:rPr>
        <w:t>S</w:t>
      </w:r>
      <w:r w:rsidR="00182BED" w:rsidRPr="00AA7241">
        <w:rPr>
          <w:rFonts w:cs="Arial"/>
          <w:szCs w:val="20"/>
        </w:rPr>
        <w:t xml:space="preserve">oglasje </w:t>
      </w:r>
      <w:r w:rsidR="00FF6CD4" w:rsidRPr="00AA7241">
        <w:rPr>
          <w:rFonts w:cs="Arial"/>
          <w:szCs w:val="20"/>
        </w:rPr>
        <w:t>podizvajalca</w:t>
      </w:r>
      <w:r w:rsidR="005E5845" w:rsidRPr="00AA7241">
        <w:rPr>
          <w:rFonts w:cs="Arial"/>
          <w:szCs w:val="20"/>
        </w:rPr>
        <w:t xml:space="preserve"> za neposredna plačila</w:t>
      </w:r>
      <w:r w:rsidR="002463DF" w:rsidRPr="00AA7241">
        <w:rPr>
          <w:rFonts w:cs="Arial"/>
          <w:szCs w:val="20"/>
        </w:rPr>
        <w:t>«</w:t>
      </w:r>
      <w:r w:rsidR="0003050A" w:rsidRPr="00AA7241">
        <w:rPr>
          <w:rFonts w:cs="Arial"/>
          <w:szCs w:val="20"/>
        </w:rPr>
        <w:t xml:space="preserve"> - </w:t>
      </w:r>
      <w:bookmarkStart w:id="39" w:name="_Hlk99613416"/>
      <w:r w:rsidR="0003050A" w:rsidRPr="00AA7241">
        <w:rPr>
          <w:rFonts w:cs="Arial"/>
          <w:szCs w:val="20"/>
        </w:rPr>
        <w:t xml:space="preserve">v primeru, da ponudnik </w:t>
      </w:r>
      <w:bookmarkEnd w:id="39"/>
      <w:r w:rsidR="0003050A" w:rsidRPr="00AA7241">
        <w:rPr>
          <w:rFonts w:cs="Arial"/>
          <w:szCs w:val="20"/>
        </w:rPr>
        <w:t>nastopa s podizvajalci in ti zahtevajo neposredna plačila</w:t>
      </w:r>
      <w:r w:rsidR="00C15756" w:rsidRPr="00AA7241">
        <w:rPr>
          <w:rFonts w:cs="Arial"/>
          <w:szCs w:val="20"/>
        </w:rPr>
        <w:t>;</w:t>
      </w:r>
    </w:p>
    <w:p w14:paraId="31292BE3" w14:textId="1F95A12D" w:rsidR="0079357A" w:rsidRPr="00AA7241" w:rsidRDefault="0079357A" w:rsidP="00D95D35">
      <w:pPr>
        <w:pStyle w:val="Odstavekseznama"/>
        <w:numPr>
          <w:ilvl w:val="0"/>
          <w:numId w:val="4"/>
        </w:numPr>
        <w:spacing w:line="0" w:lineRule="atLeast"/>
        <w:jc w:val="both"/>
        <w:rPr>
          <w:rFonts w:cs="Arial"/>
          <w:szCs w:val="20"/>
        </w:rPr>
      </w:pPr>
      <w:r w:rsidRPr="00AA7241">
        <w:rPr>
          <w:rFonts w:cs="Arial"/>
          <w:szCs w:val="20"/>
        </w:rPr>
        <w:t>obrazec »</w:t>
      </w:r>
      <w:r w:rsidRPr="00AA7241">
        <w:rPr>
          <w:rFonts w:eastAsia="Calibri" w:cs="Arial"/>
          <w:bCs/>
          <w:szCs w:val="20"/>
        </w:rPr>
        <w:t>Izjava ponudnika o</w:t>
      </w:r>
      <w:r w:rsidR="0041403D" w:rsidRPr="00AA7241">
        <w:rPr>
          <w:rFonts w:eastAsia="Calibri" w:cs="Arial"/>
          <w:bCs/>
          <w:szCs w:val="20"/>
        </w:rPr>
        <w:t xml:space="preserve"> dodatnih </w:t>
      </w:r>
      <w:r w:rsidRPr="00AA7241">
        <w:rPr>
          <w:rFonts w:eastAsia="Calibri" w:cs="Arial"/>
          <w:bCs/>
          <w:szCs w:val="20"/>
        </w:rPr>
        <w:t>referencah kadra</w:t>
      </w:r>
      <w:r w:rsidR="00957120" w:rsidRPr="00AA7241">
        <w:rPr>
          <w:rFonts w:eastAsia="Calibri" w:cs="Arial"/>
          <w:bCs/>
          <w:szCs w:val="20"/>
        </w:rPr>
        <w:t>«</w:t>
      </w:r>
      <w:r w:rsidR="0041403D" w:rsidRPr="00AA7241">
        <w:rPr>
          <w:rFonts w:eastAsia="Calibri" w:cs="Arial"/>
          <w:bCs/>
          <w:szCs w:val="20"/>
        </w:rPr>
        <w:t>;</w:t>
      </w:r>
    </w:p>
    <w:p w14:paraId="06011FC8" w14:textId="48C35A1F" w:rsidR="007063F0" w:rsidRPr="00AA7241" w:rsidRDefault="0068626A" w:rsidP="00D90A9C">
      <w:pPr>
        <w:pStyle w:val="Odstavekseznama"/>
        <w:numPr>
          <w:ilvl w:val="0"/>
          <w:numId w:val="4"/>
        </w:numPr>
        <w:spacing w:line="0" w:lineRule="atLeast"/>
        <w:jc w:val="both"/>
        <w:rPr>
          <w:rFonts w:cs="Arial"/>
          <w:szCs w:val="20"/>
        </w:rPr>
      </w:pPr>
      <w:r w:rsidRPr="00AA7241">
        <w:rPr>
          <w:rFonts w:cs="Arial"/>
          <w:szCs w:val="20"/>
        </w:rPr>
        <w:t xml:space="preserve">obrazec »Izjava kadra </w:t>
      </w:r>
      <w:r w:rsidR="0003050A" w:rsidRPr="00AA7241">
        <w:rPr>
          <w:rFonts w:cs="Arial"/>
          <w:szCs w:val="20"/>
        </w:rPr>
        <w:t>s pooblastilom</w:t>
      </w:r>
      <w:r w:rsidRPr="00AA7241">
        <w:rPr>
          <w:rFonts w:cs="Arial"/>
          <w:szCs w:val="20"/>
        </w:rPr>
        <w:t>«</w:t>
      </w:r>
      <w:r w:rsidR="0019593E" w:rsidRPr="00AA7241">
        <w:rPr>
          <w:rFonts w:cs="Arial"/>
          <w:szCs w:val="20"/>
        </w:rPr>
        <w:t>,</w:t>
      </w:r>
    </w:p>
    <w:p w14:paraId="4F02A498" w14:textId="77777777" w:rsidR="008837EF" w:rsidRPr="00AA7241" w:rsidRDefault="00BA2639" w:rsidP="00D95D35">
      <w:pPr>
        <w:pStyle w:val="Odstavekseznama"/>
        <w:numPr>
          <w:ilvl w:val="0"/>
          <w:numId w:val="4"/>
        </w:numPr>
        <w:spacing w:line="0" w:lineRule="atLeast"/>
        <w:jc w:val="both"/>
        <w:rPr>
          <w:rFonts w:cs="Arial"/>
          <w:szCs w:val="20"/>
        </w:rPr>
      </w:pPr>
      <w:r w:rsidRPr="00AA7241">
        <w:rPr>
          <w:rFonts w:cs="Arial"/>
          <w:szCs w:val="20"/>
        </w:rPr>
        <w:t>obrazec</w:t>
      </w:r>
      <w:r w:rsidR="00AA5C06" w:rsidRPr="00AA7241">
        <w:rPr>
          <w:rFonts w:cs="Arial"/>
          <w:szCs w:val="20"/>
        </w:rPr>
        <w:t xml:space="preserve"> </w:t>
      </w:r>
      <w:r w:rsidR="002463DF" w:rsidRPr="00AA7241">
        <w:rPr>
          <w:rFonts w:cs="Arial"/>
          <w:szCs w:val="20"/>
        </w:rPr>
        <w:t>»Zavarovanje</w:t>
      </w:r>
      <w:r w:rsidR="00AA5C06" w:rsidRPr="00AA7241">
        <w:rPr>
          <w:rFonts w:cs="Arial"/>
          <w:szCs w:val="20"/>
        </w:rPr>
        <w:t xml:space="preserve"> </w:t>
      </w:r>
      <w:r w:rsidR="008837EF" w:rsidRPr="00AA7241">
        <w:rPr>
          <w:rFonts w:cs="Arial"/>
          <w:szCs w:val="20"/>
        </w:rPr>
        <w:t>za dobro izvedbo pogodbenih obveznosti</w:t>
      </w:r>
      <w:r w:rsidR="002463DF" w:rsidRPr="00AA7241">
        <w:rPr>
          <w:rFonts w:cs="Arial"/>
          <w:szCs w:val="20"/>
        </w:rPr>
        <w:t>«,</w:t>
      </w:r>
    </w:p>
    <w:p w14:paraId="171928A0" w14:textId="39A88B1A" w:rsidR="004366F9" w:rsidRPr="00AA7241" w:rsidRDefault="0019593E" w:rsidP="00D95D35">
      <w:pPr>
        <w:pStyle w:val="Odstavekseznama"/>
        <w:numPr>
          <w:ilvl w:val="0"/>
          <w:numId w:val="4"/>
        </w:numPr>
        <w:spacing w:line="0" w:lineRule="atLeast"/>
        <w:jc w:val="both"/>
        <w:rPr>
          <w:rFonts w:cs="Arial"/>
          <w:szCs w:val="20"/>
        </w:rPr>
      </w:pPr>
      <w:r w:rsidRPr="00AA7241">
        <w:rPr>
          <w:rFonts w:cs="Arial"/>
          <w:szCs w:val="20"/>
        </w:rPr>
        <w:t>vzorec pogodbe ter</w:t>
      </w:r>
    </w:p>
    <w:bookmarkEnd w:id="35"/>
    <w:p w14:paraId="1615184C" w14:textId="28BA7DDE" w:rsidR="000922BC" w:rsidRPr="00AA7241" w:rsidRDefault="000922BC" w:rsidP="000922BC">
      <w:pPr>
        <w:pStyle w:val="Odstavekseznama"/>
        <w:numPr>
          <w:ilvl w:val="0"/>
          <w:numId w:val="4"/>
        </w:numPr>
        <w:rPr>
          <w:rFonts w:cs="Arial"/>
          <w:szCs w:val="20"/>
        </w:rPr>
      </w:pPr>
      <w:r w:rsidRPr="00AA7241">
        <w:rPr>
          <w:rFonts w:cs="Arial"/>
          <w:szCs w:val="20"/>
        </w:rPr>
        <w:t>Navodila za uporabo informacijskega sistema e-JN: PONUDNIKI, objavljena na spletnem naslovu https://ejn.gov.si.</w:t>
      </w:r>
    </w:p>
    <w:p w14:paraId="79A774F2" w14:textId="068B16E2" w:rsidR="00CC7336" w:rsidRDefault="00CC7336" w:rsidP="00D95D35">
      <w:pPr>
        <w:spacing w:line="0" w:lineRule="atLeast"/>
        <w:jc w:val="both"/>
        <w:rPr>
          <w:rFonts w:cs="Arial"/>
          <w:szCs w:val="20"/>
        </w:rPr>
      </w:pPr>
    </w:p>
    <w:p w14:paraId="20F9987F" w14:textId="77777777" w:rsidR="00B2656A" w:rsidRPr="00AA7241" w:rsidRDefault="00B2656A" w:rsidP="00D95D35">
      <w:pPr>
        <w:spacing w:line="0" w:lineRule="atLeast"/>
        <w:jc w:val="both"/>
        <w:rPr>
          <w:rFonts w:cs="Arial"/>
          <w:szCs w:val="20"/>
        </w:rPr>
      </w:pPr>
    </w:p>
    <w:p w14:paraId="3C2746BD" w14:textId="77777777" w:rsidR="002B330E" w:rsidRPr="00AA7241" w:rsidRDefault="002B330E" w:rsidP="00D95D35">
      <w:pPr>
        <w:pStyle w:val="Naslov1"/>
        <w:spacing w:line="0" w:lineRule="atLeast"/>
        <w:rPr>
          <w:rFonts w:cs="Arial"/>
          <w:sz w:val="20"/>
          <w:szCs w:val="20"/>
        </w:rPr>
      </w:pPr>
      <w:bookmarkStart w:id="40" w:name="_Toc99630798"/>
      <w:bookmarkEnd w:id="36"/>
      <w:r w:rsidRPr="00AA7241">
        <w:rPr>
          <w:rFonts w:cs="Arial"/>
          <w:sz w:val="20"/>
          <w:szCs w:val="20"/>
        </w:rPr>
        <w:t>UGOTAVLJANJE SPOSOBNOSTI</w:t>
      </w:r>
      <w:bookmarkEnd w:id="40"/>
    </w:p>
    <w:p w14:paraId="49D19E3F" w14:textId="43B2C567" w:rsidR="008E4247" w:rsidRPr="00AA7241" w:rsidRDefault="007F5846" w:rsidP="00D95D35">
      <w:pPr>
        <w:spacing w:line="0" w:lineRule="atLeast"/>
        <w:jc w:val="both"/>
        <w:rPr>
          <w:rFonts w:cs="Arial"/>
          <w:szCs w:val="20"/>
        </w:rPr>
      </w:pPr>
      <w:r w:rsidRPr="00AA7241">
        <w:rPr>
          <w:rFonts w:cs="Arial"/>
          <w:szCs w:val="20"/>
        </w:rPr>
        <w:t xml:space="preserve"> </w:t>
      </w:r>
    </w:p>
    <w:p w14:paraId="09B0ABB6" w14:textId="77777777" w:rsidR="008E4247" w:rsidRPr="00AA7241" w:rsidRDefault="00CC66A4" w:rsidP="00521268">
      <w:pPr>
        <w:pStyle w:val="Naslov2"/>
        <w:numPr>
          <w:ilvl w:val="1"/>
          <w:numId w:val="11"/>
        </w:numPr>
        <w:spacing w:line="0" w:lineRule="atLeast"/>
        <w:ind w:hanging="499"/>
        <w:rPr>
          <w:rFonts w:cs="Arial"/>
          <w:szCs w:val="20"/>
        </w:rPr>
      </w:pPr>
      <w:bookmarkStart w:id="41" w:name="_Toc99630799"/>
      <w:r w:rsidRPr="00AA7241">
        <w:rPr>
          <w:rFonts w:cs="Arial"/>
          <w:szCs w:val="20"/>
        </w:rPr>
        <w:t>Ugotavljanje sposobnosti za sodelovanje v postopku oddaje javnega naročila in dokazila</w:t>
      </w:r>
      <w:bookmarkEnd w:id="41"/>
      <w:r w:rsidRPr="00AA7241">
        <w:rPr>
          <w:rFonts w:cs="Arial"/>
          <w:szCs w:val="20"/>
        </w:rPr>
        <w:t xml:space="preserve"> </w:t>
      </w:r>
    </w:p>
    <w:p w14:paraId="59B809E8" w14:textId="77777777" w:rsidR="005A4B9B" w:rsidRPr="00AA7241" w:rsidRDefault="005A4B9B" w:rsidP="00D95D35">
      <w:pPr>
        <w:spacing w:line="0" w:lineRule="atLeast"/>
        <w:jc w:val="both"/>
        <w:rPr>
          <w:rFonts w:cs="Arial"/>
          <w:szCs w:val="20"/>
        </w:rPr>
      </w:pPr>
    </w:p>
    <w:p w14:paraId="0460EA3E" w14:textId="6E2FAC17" w:rsidR="009A63EB" w:rsidRPr="00AA7241" w:rsidRDefault="00473C53" w:rsidP="00D95D35">
      <w:pPr>
        <w:spacing w:line="0" w:lineRule="atLeast"/>
        <w:jc w:val="both"/>
        <w:rPr>
          <w:rFonts w:eastAsia="Times New Roman" w:cs="Arial"/>
          <w:szCs w:val="20"/>
        </w:rPr>
      </w:pPr>
      <w:r w:rsidRPr="00AA7241">
        <w:rPr>
          <w:rFonts w:eastAsia="Times New Roman" w:cs="Arial"/>
          <w:szCs w:val="20"/>
        </w:rPr>
        <w:t>Ponudnik mora izpolnjevati vse v tej</w:t>
      </w:r>
      <w:r w:rsidR="00E5235D" w:rsidRPr="00AA7241">
        <w:rPr>
          <w:rFonts w:eastAsia="Times New Roman" w:cs="Arial"/>
          <w:szCs w:val="20"/>
        </w:rPr>
        <w:t xml:space="preserve"> točki navedene pogoje</w:t>
      </w:r>
      <w:r w:rsidR="00383AC2" w:rsidRPr="00AA7241">
        <w:rPr>
          <w:rFonts w:eastAsia="Times New Roman" w:cs="Arial"/>
          <w:szCs w:val="20"/>
        </w:rPr>
        <w:t xml:space="preserve"> in zahteve</w:t>
      </w:r>
      <w:r w:rsidR="00E5235D" w:rsidRPr="00AA7241">
        <w:rPr>
          <w:rFonts w:eastAsia="Times New Roman" w:cs="Arial"/>
          <w:szCs w:val="20"/>
        </w:rPr>
        <w:t>.</w:t>
      </w:r>
    </w:p>
    <w:p w14:paraId="150701A7" w14:textId="77777777" w:rsidR="009A63EB" w:rsidRPr="00AA7241" w:rsidRDefault="009A63EB" w:rsidP="00D95D35">
      <w:pPr>
        <w:spacing w:line="0" w:lineRule="atLeast"/>
        <w:jc w:val="both"/>
        <w:rPr>
          <w:rFonts w:eastAsia="Times New Roman" w:cs="Arial"/>
          <w:szCs w:val="20"/>
        </w:rPr>
      </w:pPr>
    </w:p>
    <w:p w14:paraId="48D70ED4" w14:textId="76B9AEA4" w:rsidR="00E5235D" w:rsidRPr="00AA7241" w:rsidRDefault="000119A2" w:rsidP="00D95D35">
      <w:pPr>
        <w:spacing w:line="0" w:lineRule="atLeast"/>
        <w:jc w:val="both"/>
        <w:rPr>
          <w:rFonts w:eastAsia="Times New Roman" w:cs="Arial"/>
          <w:szCs w:val="20"/>
        </w:rPr>
      </w:pPr>
      <w:r w:rsidRPr="00AA7241">
        <w:rPr>
          <w:rFonts w:eastAsia="Times New Roman" w:cs="Arial"/>
          <w:szCs w:val="20"/>
        </w:rPr>
        <w:t xml:space="preserve">Ob predložitvi ponudbe bo naročnik namesto potrdil, ki jih izdajajo javni organi ali tretje osebe, </w:t>
      </w:r>
      <w:r w:rsidR="00E5235D" w:rsidRPr="00AA7241">
        <w:rPr>
          <w:rFonts w:eastAsia="Times New Roman" w:cs="Arial"/>
          <w:szCs w:val="20"/>
        </w:rPr>
        <w:t xml:space="preserve">v skladu </w:t>
      </w:r>
      <w:r w:rsidR="0065647A" w:rsidRPr="00AA7241">
        <w:rPr>
          <w:rFonts w:eastAsia="Times New Roman" w:cs="Arial"/>
          <w:szCs w:val="20"/>
        </w:rPr>
        <w:t>z</w:t>
      </w:r>
      <w:r w:rsidR="00E5235D" w:rsidRPr="00AA7241">
        <w:rPr>
          <w:rFonts w:eastAsia="Times New Roman" w:cs="Arial"/>
          <w:szCs w:val="20"/>
        </w:rPr>
        <w:t xml:space="preserve"> 79. členom ZJN-3 sprejel ESPD, ki vključuje posodobljeno lastno izjavo, kot predhodni dokaz</w:t>
      </w:r>
      <w:r w:rsidRPr="00AA7241">
        <w:rPr>
          <w:rFonts w:eastAsia="Times New Roman" w:cs="Arial"/>
          <w:szCs w:val="20"/>
        </w:rPr>
        <w:t xml:space="preserve"> v zvezi s točkami </w:t>
      </w:r>
      <w:r w:rsidR="002463DF" w:rsidRPr="00AA7241">
        <w:rPr>
          <w:rFonts w:eastAsia="Times New Roman" w:cs="Arial"/>
          <w:szCs w:val="20"/>
        </w:rPr>
        <w:t>9</w:t>
      </w:r>
      <w:r w:rsidRPr="00AA7241">
        <w:rPr>
          <w:rFonts w:eastAsia="Times New Roman" w:cs="Arial"/>
          <w:szCs w:val="20"/>
        </w:rPr>
        <w:t xml:space="preserve">.1.1, </w:t>
      </w:r>
      <w:r w:rsidR="002463DF" w:rsidRPr="00AA7241">
        <w:rPr>
          <w:rFonts w:eastAsia="Times New Roman" w:cs="Arial"/>
          <w:szCs w:val="20"/>
        </w:rPr>
        <w:t>9</w:t>
      </w:r>
      <w:r w:rsidR="00477275" w:rsidRPr="00AA7241">
        <w:rPr>
          <w:rFonts w:eastAsia="Times New Roman" w:cs="Arial"/>
          <w:szCs w:val="20"/>
        </w:rPr>
        <w:t>.1.2, 9</w:t>
      </w:r>
      <w:r w:rsidRPr="00AA7241">
        <w:rPr>
          <w:rFonts w:eastAsia="Times New Roman" w:cs="Arial"/>
          <w:szCs w:val="20"/>
        </w:rPr>
        <w:t>.1.3</w:t>
      </w:r>
      <w:r w:rsidR="008A50A5" w:rsidRPr="00AA7241">
        <w:rPr>
          <w:rFonts w:eastAsia="Times New Roman" w:cs="Arial"/>
          <w:szCs w:val="20"/>
        </w:rPr>
        <w:t xml:space="preserve"> in</w:t>
      </w:r>
      <w:r w:rsidR="001D16DF" w:rsidRPr="00AA7241">
        <w:rPr>
          <w:rFonts w:eastAsia="Times New Roman" w:cs="Arial"/>
          <w:szCs w:val="20"/>
        </w:rPr>
        <w:t xml:space="preserve"> 9</w:t>
      </w:r>
      <w:r w:rsidR="00C15756" w:rsidRPr="00AA7241">
        <w:rPr>
          <w:rFonts w:eastAsia="Times New Roman" w:cs="Arial"/>
          <w:szCs w:val="20"/>
        </w:rPr>
        <w:t>.</w:t>
      </w:r>
      <w:r w:rsidR="001D16DF" w:rsidRPr="00AA7241">
        <w:rPr>
          <w:rFonts w:eastAsia="Times New Roman" w:cs="Arial"/>
          <w:szCs w:val="20"/>
        </w:rPr>
        <w:t>1.4 navodil</w:t>
      </w:r>
      <w:r w:rsidRPr="00AA7241">
        <w:rPr>
          <w:rFonts w:eastAsia="Times New Roman" w:cs="Arial"/>
          <w:szCs w:val="20"/>
        </w:rPr>
        <w:t>.</w:t>
      </w:r>
      <w:r w:rsidR="00473C53" w:rsidRPr="00AA7241">
        <w:rPr>
          <w:rFonts w:eastAsia="Times New Roman" w:cs="Arial"/>
          <w:szCs w:val="20"/>
        </w:rPr>
        <w:t xml:space="preserve"> </w:t>
      </w:r>
      <w:r w:rsidR="00AD55E4" w:rsidRPr="00AA7241">
        <w:rPr>
          <w:rFonts w:eastAsia="Times New Roman" w:cs="Arial"/>
          <w:szCs w:val="20"/>
        </w:rPr>
        <w:t xml:space="preserve">V primeru, da ponudnik prijavi podizvajalca ali se </w:t>
      </w:r>
      <w:r w:rsidR="00B171C8" w:rsidRPr="00AA7241">
        <w:rPr>
          <w:rFonts w:eastAsia="Times New Roman" w:cs="Arial"/>
          <w:szCs w:val="20"/>
        </w:rPr>
        <w:t>sklicuje</w:t>
      </w:r>
      <w:r w:rsidR="00AD55E4" w:rsidRPr="00AA7241">
        <w:rPr>
          <w:rFonts w:eastAsia="Times New Roman" w:cs="Arial"/>
          <w:szCs w:val="20"/>
        </w:rPr>
        <w:t xml:space="preserve"> na zmogljivosti drugega, je potrebno tudi zanj predložiti ESPD obrazec.</w:t>
      </w:r>
    </w:p>
    <w:p w14:paraId="7D60A677" w14:textId="77777777" w:rsidR="00E5235D" w:rsidRPr="00AA7241" w:rsidRDefault="00E5235D" w:rsidP="00D95D35">
      <w:pPr>
        <w:spacing w:line="0" w:lineRule="atLeast"/>
        <w:jc w:val="both"/>
        <w:rPr>
          <w:rFonts w:eastAsia="Times New Roman" w:cs="Arial"/>
          <w:szCs w:val="20"/>
        </w:rPr>
      </w:pPr>
    </w:p>
    <w:p w14:paraId="7FDF200F" w14:textId="5B634B7A" w:rsidR="003A7BEC" w:rsidRPr="00AA7241" w:rsidRDefault="00BA4D0C" w:rsidP="00D95D35">
      <w:pPr>
        <w:spacing w:line="0" w:lineRule="atLeast"/>
        <w:jc w:val="both"/>
        <w:rPr>
          <w:rFonts w:eastAsia="Times New Roman" w:cs="Arial"/>
          <w:strike/>
          <w:szCs w:val="20"/>
        </w:rPr>
      </w:pPr>
      <w:r w:rsidRPr="00AA7241">
        <w:rPr>
          <w:rFonts w:eastAsia="Times New Roman" w:cs="Arial"/>
          <w:szCs w:val="20"/>
        </w:rPr>
        <w:t xml:space="preserve">Ponudnik </w:t>
      </w:r>
      <w:r w:rsidR="003A7BEC" w:rsidRPr="00AA7241">
        <w:rPr>
          <w:rFonts w:eastAsia="Times New Roman" w:cs="Arial"/>
          <w:szCs w:val="20"/>
        </w:rPr>
        <w:t>mora v obrazcu ESPD navesti vse informacije, na podlagi katerih bo naročnik potrdila ali druge informacije pridobil v nacionalni bazi podatkov</w:t>
      </w:r>
      <w:r w:rsidR="00C8545D" w:rsidRPr="00AA7241">
        <w:rPr>
          <w:rFonts w:eastAsia="Times New Roman" w:cs="Arial"/>
          <w:szCs w:val="20"/>
        </w:rPr>
        <w:t>.</w:t>
      </w:r>
    </w:p>
    <w:p w14:paraId="5C72AAF4" w14:textId="7629E033" w:rsidR="00AD55E4" w:rsidRPr="00AA7241" w:rsidRDefault="00AD55E4" w:rsidP="00D95D35">
      <w:pPr>
        <w:spacing w:line="0" w:lineRule="atLeast"/>
        <w:jc w:val="both"/>
        <w:rPr>
          <w:rFonts w:eastAsia="Times New Roman" w:cs="Arial"/>
          <w:szCs w:val="20"/>
        </w:rPr>
      </w:pPr>
    </w:p>
    <w:p w14:paraId="1E508044" w14:textId="77777777" w:rsidR="00AD55E4" w:rsidRPr="00AA7241" w:rsidRDefault="00AD55E4" w:rsidP="00D95D35">
      <w:pPr>
        <w:spacing w:line="0" w:lineRule="atLeast"/>
        <w:jc w:val="both"/>
        <w:rPr>
          <w:rFonts w:eastAsia="Times New Roman" w:cs="Arial"/>
          <w:szCs w:val="20"/>
        </w:rPr>
      </w:pPr>
      <w:r w:rsidRPr="00AA7241">
        <w:rPr>
          <w:rFonts w:eastAsia="Times New Roman" w:cs="Arial"/>
          <w:szCs w:val="20"/>
        </w:rPr>
        <w:t>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w:t>
      </w:r>
    </w:p>
    <w:p w14:paraId="59DA3F4B" w14:textId="05DB77B0" w:rsidR="00473C53" w:rsidRPr="00AA7241" w:rsidRDefault="00473C53" w:rsidP="00D95D35">
      <w:pPr>
        <w:spacing w:line="0" w:lineRule="atLeast"/>
        <w:jc w:val="both"/>
        <w:rPr>
          <w:rFonts w:eastAsia="Times New Roman" w:cs="Arial"/>
          <w:szCs w:val="20"/>
        </w:rPr>
      </w:pPr>
    </w:p>
    <w:p w14:paraId="46DA4451" w14:textId="344E2791" w:rsidR="003A7BEC" w:rsidRPr="00AA7241" w:rsidRDefault="003A7BEC" w:rsidP="00D95D35">
      <w:pPr>
        <w:spacing w:line="0" w:lineRule="atLeast"/>
        <w:jc w:val="both"/>
        <w:rPr>
          <w:rFonts w:eastAsia="Times New Roman" w:cs="Arial"/>
          <w:szCs w:val="20"/>
        </w:rPr>
      </w:pPr>
      <w:r w:rsidRPr="00AA7241">
        <w:rPr>
          <w:rFonts w:eastAsia="Times New Roman" w:cs="Arial"/>
          <w:szCs w:val="20"/>
        </w:rPr>
        <w:t xml:space="preserve">Naročnik </w:t>
      </w:r>
      <w:r w:rsidR="009E55CF" w:rsidRPr="00AA7241">
        <w:rPr>
          <w:rFonts w:eastAsia="Times New Roman" w:cs="Arial"/>
          <w:szCs w:val="20"/>
        </w:rPr>
        <w:t xml:space="preserve">bo </w:t>
      </w:r>
      <w:r w:rsidR="00B81A33" w:rsidRPr="00AA7241">
        <w:rPr>
          <w:rFonts w:eastAsia="Times New Roman" w:cs="Arial"/>
          <w:szCs w:val="20"/>
        </w:rPr>
        <w:t xml:space="preserve">lahko </w:t>
      </w:r>
      <w:r w:rsidR="009E55CF" w:rsidRPr="00AA7241">
        <w:rPr>
          <w:rFonts w:eastAsia="Times New Roman" w:cs="Arial"/>
          <w:szCs w:val="20"/>
        </w:rPr>
        <w:t xml:space="preserve">pred oddajo javnega naročila, </w:t>
      </w:r>
      <w:r w:rsidR="009E55CF" w:rsidRPr="00AA7241">
        <w:rPr>
          <w:rFonts w:cs="Arial"/>
          <w:szCs w:val="20"/>
        </w:rPr>
        <w:t>od ponudnika, kateremu se je odločil oddati naročilo, zahteval, da p</w:t>
      </w:r>
      <w:r w:rsidR="009E55CF" w:rsidRPr="00AA7241">
        <w:rPr>
          <w:rFonts w:eastAsia="Times New Roman" w:cs="Arial"/>
          <w:szCs w:val="20"/>
        </w:rPr>
        <w:t xml:space="preserve">redloži </w:t>
      </w:r>
      <w:r w:rsidRPr="00AA7241">
        <w:rPr>
          <w:rFonts w:eastAsia="Times New Roman" w:cs="Arial"/>
          <w:szCs w:val="20"/>
        </w:rPr>
        <w:t>najnovejša dokazila (potrdila, izjave</w:t>
      </w:r>
      <w:r w:rsidR="00335FD0" w:rsidRPr="00AA7241">
        <w:rPr>
          <w:rFonts w:eastAsia="Times New Roman" w:cs="Arial"/>
          <w:szCs w:val="20"/>
        </w:rPr>
        <w:t xml:space="preserve">, </w:t>
      </w:r>
      <w:r w:rsidR="00335FD0" w:rsidRPr="00AA7241">
        <w:rPr>
          <w:rFonts w:cs="Arial"/>
          <w:szCs w:val="20"/>
        </w:rPr>
        <w:t>pooblastila za pridobitev podatkov</w:t>
      </w:r>
      <w:r w:rsidRPr="00AA7241">
        <w:rPr>
          <w:rFonts w:eastAsia="Times New Roman" w:cs="Arial"/>
          <w:szCs w:val="20"/>
        </w:rPr>
        <w:t>) kot dokaz neobstoja razlogov za izključitev</w:t>
      </w:r>
      <w:r w:rsidR="0099607E" w:rsidRPr="00AA7241">
        <w:rPr>
          <w:rFonts w:eastAsia="Times New Roman" w:cs="Arial"/>
          <w:szCs w:val="20"/>
        </w:rPr>
        <w:t xml:space="preserve"> </w:t>
      </w:r>
      <w:r w:rsidRPr="00AA7241">
        <w:rPr>
          <w:rFonts w:eastAsia="Times New Roman" w:cs="Arial"/>
          <w:szCs w:val="20"/>
        </w:rPr>
        <w:t>iz</w:t>
      </w:r>
      <w:r w:rsidR="0099607E" w:rsidRPr="00AA7241">
        <w:rPr>
          <w:rFonts w:eastAsia="Times New Roman" w:cs="Arial"/>
          <w:szCs w:val="20"/>
        </w:rPr>
        <w:t xml:space="preserve"> </w:t>
      </w:r>
      <w:r w:rsidRPr="00AA7241">
        <w:rPr>
          <w:rFonts w:eastAsia="Times New Roman" w:cs="Arial"/>
          <w:szCs w:val="20"/>
        </w:rPr>
        <w:t>točke</w:t>
      </w:r>
      <w:r w:rsidR="00E370F8" w:rsidRPr="00AA7241">
        <w:rPr>
          <w:rFonts w:eastAsia="Times New Roman" w:cs="Arial"/>
          <w:szCs w:val="20"/>
        </w:rPr>
        <w:t xml:space="preserve"> </w:t>
      </w:r>
      <w:r w:rsidR="00C12BCB" w:rsidRPr="00AA7241">
        <w:rPr>
          <w:rFonts w:eastAsia="Times New Roman" w:cs="Arial"/>
          <w:szCs w:val="20"/>
        </w:rPr>
        <w:t>9</w:t>
      </w:r>
      <w:r w:rsidRPr="00AA7241">
        <w:rPr>
          <w:rFonts w:eastAsia="Times New Roman" w:cs="Arial"/>
          <w:szCs w:val="20"/>
        </w:rPr>
        <w:t>.1.1 navodil</w:t>
      </w:r>
      <w:r w:rsidR="00C15756" w:rsidRPr="00AA7241">
        <w:rPr>
          <w:rFonts w:eastAsia="Times New Roman" w:cs="Arial"/>
          <w:szCs w:val="20"/>
        </w:rPr>
        <w:t xml:space="preserve"> ponudnikom </w:t>
      </w:r>
      <w:r w:rsidRPr="00AA7241">
        <w:rPr>
          <w:rFonts w:eastAsia="Times New Roman" w:cs="Arial"/>
          <w:szCs w:val="20"/>
        </w:rPr>
        <w:t>in kot dokaz izpolnjevanja pogoj</w:t>
      </w:r>
      <w:r w:rsidR="00C12BCB" w:rsidRPr="00AA7241">
        <w:rPr>
          <w:rFonts w:eastAsia="Times New Roman" w:cs="Arial"/>
          <w:szCs w:val="20"/>
        </w:rPr>
        <w:t>ev</w:t>
      </w:r>
      <w:r w:rsidRPr="00AA7241">
        <w:rPr>
          <w:rFonts w:eastAsia="Times New Roman" w:cs="Arial"/>
          <w:szCs w:val="20"/>
        </w:rPr>
        <w:t xml:space="preserve"> za sodelovanje</w:t>
      </w:r>
      <w:r w:rsidR="00C37335" w:rsidRPr="00AA7241">
        <w:rPr>
          <w:rFonts w:eastAsia="Times New Roman" w:cs="Arial"/>
          <w:szCs w:val="20"/>
        </w:rPr>
        <w:t xml:space="preserve"> oziroma </w:t>
      </w:r>
      <w:r w:rsidR="00C37335" w:rsidRPr="00AA7241">
        <w:rPr>
          <w:rFonts w:cs="Arial"/>
          <w:szCs w:val="20"/>
        </w:rPr>
        <w:t>pooblastila za pridobitev podatkov</w:t>
      </w:r>
      <w:r w:rsidRPr="00AA7241">
        <w:rPr>
          <w:rFonts w:eastAsia="Times New Roman" w:cs="Arial"/>
          <w:szCs w:val="20"/>
        </w:rPr>
        <w:t xml:space="preserve"> iz točk</w:t>
      </w:r>
      <w:r w:rsidR="004B02E1" w:rsidRPr="00AA7241">
        <w:rPr>
          <w:rFonts w:eastAsia="Times New Roman" w:cs="Arial"/>
          <w:szCs w:val="20"/>
        </w:rPr>
        <w:t xml:space="preserve"> </w:t>
      </w:r>
      <w:r w:rsidR="00C12BCB" w:rsidRPr="00AA7241">
        <w:rPr>
          <w:rFonts w:eastAsia="Times New Roman" w:cs="Arial"/>
          <w:szCs w:val="20"/>
        </w:rPr>
        <w:t>9</w:t>
      </w:r>
      <w:r w:rsidRPr="00AA7241">
        <w:rPr>
          <w:rFonts w:eastAsia="Times New Roman" w:cs="Arial"/>
          <w:szCs w:val="20"/>
        </w:rPr>
        <w:t>.1.2</w:t>
      </w:r>
      <w:r w:rsidR="00C12BCB" w:rsidRPr="00AA7241">
        <w:rPr>
          <w:rFonts w:eastAsia="Times New Roman" w:cs="Arial"/>
          <w:szCs w:val="20"/>
        </w:rPr>
        <w:t>, 9.1.3</w:t>
      </w:r>
      <w:r w:rsidR="001E1744" w:rsidRPr="00AA7241">
        <w:rPr>
          <w:rFonts w:eastAsia="Times New Roman" w:cs="Arial"/>
          <w:szCs w:val="20"/>
        </w:rPr>
        <w:t xml:space="preserve"> ter</w:t>
      </w:r>
      <w:r w:rsidR="004B02E1" w:rsidRPr="00AA7241">
        <w:rPr>
          <w:rFonts w:eastAsia="Times New Roman" w:cs="Arial"/>
          <w:szCs w:val="20"/>
        </w:rPr>
        <w:t xml:space="preserve"> 9.1.4 </w:t>
      </w:r>
      <w:r w:rsidRPr="00AA7241">
        <w:rPr>
          <w:rFonts w:eastAsia="Times New Roman" w:cs="Arial"/>
          <w:szCs w:val="20"/>
        </w:rPr>
        <w:t>navodil</w:t>
      </w:r>
      <w:r w:rsidR="00AD55E4" w:rsidRPr="00AA7241">
        <w:rPr>
          <w:rFonts w:eastAsia="Times New Roman" w:cs="Arial"/>
          <w:szCs w:val="20"/>
        </w:rPr>
        <w:t xml:space="preserve">. </w:t>
      </w:r>
      <w:r w:rsidRPr="00AA7241">
        <w:rPr>
          <w:rFonts w:eastAsia="Times New Roman" w:cs="Arial"/>
          <w:szCs w:val="20"/>
        </w:rPr>
        <w:t xml:space="preserve">Naročnik si pridržuje pravico do </w:t>
      </w:r>
      <w:r w:rsidR="00AD55E4" w:rsidRPr="00AA7241">
        <w:rPr>
          <w:rFonts w:eastAsia="Times New Roman" w:cs="Arial"/>
          <w:szCs w:val="20"/>
        </w:rPr>
        <w:t xml:space="preserve">vpogleda v originalne dokumente in do </w:t>
      </w:r>
      <w:r w:rsidRPr="00AA7241">
        <w:rPr>
          <w:rFonts w:eastAsia="Times New Roman" w:cs="Arial"/>
          <w:szCs w:val="20"/>
        </w:rPr>
        <w:t>preveritve verodostojnosti predloženih dokazil pri podpisniku le-teh.</w:t>
      </w:r>
    </w:p>
    <w:p w14:paraId="19481101" w14:textId="3EEF3B6E" w:rsidR="00473C53" w:rsidRPr="00AA7241" w:rsidRDefault="00473C53" w:rsidP="00D95D35">
      <w:pPr>
        <w:spacing w:line="0" w:lineRule="atLeast"/>
        <w:jc w:val="both"/>
        <w:rPr>
          <w:rFonts w:eastAsia="Times New Roman" w:cs="Arial"/>
          <w:szCs w:val="20"/>
        </w:rPr>
      </w:pPr>
    </w:p>
    <w:p w14:paraId="7CC109D5" w14:textId="77B7B382" w:rsidR="00473C53" w:rsidRPr="00AA7241" w:rsidRDefault="00473C53" w:rsidP="00D95D35">
      <w:pPr>
        <w:spacing w:line="0" w:lineRule="atLeast"/>
        <w:jc w:val="both"/>
        <w:rPr>
          <w:rFonts w:eastAsia="Times New Roman" w:cs="Arial"/>
          <w:szCs w:val="20"/>
        </w:rPr>
      </w:pPr>
      <w:r w:rsidRPr="00AA7241">
        <w:rPr>
          <w:rFonts w:eastAsia="Times New Roman" w:cs="Arial"/>
          <w:szCs w:val="20"/>
        </w:rPr>
        <w:t>Če obstaja naročnikova zahteva, koliko stari so lahko dokumenti, ki jih ponudnik prilaga kot dokazila, je to navedeno ob vsakem posameznem dokazilu. V kolikor ni</w:t>
      </w:r>
      <w:r w:rsidR="003B6C10" w:rsidRPr="00AA7241">
        <w:rPr>
          <w:rFonts w:eastAsia="Times New Roman" w:cs="Arial"/>
          <w:szCs w:val="20"/>
        </w:rPr>
        <w:t>č</w:t>
      </w:r>
      <w:r w:rsidRPr="00AA7241">
        <w:rPr>
          <w:rFonts w:eastAsia="Times New Roman" w:cs="Arial"/>
          <w:szCs w:val="20"/>
        </w:rPr>
        <w:t xml:space="preserve"> </w:t>
      </w:r>
      <w:r w:rsidR="003B6C10" w:rsidRPr="00AA7241">
        <w:rPr>
          <w:rFonts w:eastAsia="Times New Roman" w:cs="Arial"/>
          <w:szCs w:val="20"/>
        </w:rPr>
        <w:t xml:space="preserve">ni </w:t>
      </w:r>
      <w:r w:rsidRPr="00AA7241">
        <w:rPr>
          <w:rFonts w:eastAsia="Times New Roman"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4A3329B" w14:textId="77777777" w:rsidR="00473C53" w:rsidRPr="00AA7241" w:rsidRDefault="00473C53" w:rsidP="00D95D35">
      <w:pPr>
        <w:spacing w:line="0" w:lineRule="atLeast"/>
        <w:jc w:val="both"/>
        <w:rPr>
          <w:rFonts w:eastAsia="Times New Roman" w:cs="Arial"/>
          <w:szCs w:val="20"/>
        </w:rPr>
      </w:pPr>
    </w:p>
    <w:p w14:paraId="53D93275" w14:textId="3405166D" w:rsidR="00473C53" w:rsidRPr="00AA7241" w:rsidRDefault="00473C53" w:rsidP="00D95D35">
      <w:pPr>
        <w:spacing w:line="0" w:lineRule="atLeast"/>
        <w:jc w:val="both"/>
        <w:rPr>
          <w:rFonts w:eastAsia="Times New Roman" w:cs="Arial"/>
          <w:szCs w:val="20"/>
        </w:rPr>
      </w:pPr>
      <w:r w:rsidRPr="00AA7241">
        <w:rPr>
          <w:rFonts w:eastAsia="Times New Roman" w:cs="Arial"/>
          <w:szCs w:val="20"/>
        </w:rPr>
        <w:t xml:space="preserve">V kolikor </w:t>
      </w:r>
      <w:r w:rsidR="00777C93" w:rsidRPr="00AA7241">
        <w:rPr>
          <w:rFonts w:eastAsia="Times New Roman" w:cs="Arial"/>
          <w:szCs w:val="20"/>
        </w:rPr>
        <w:t xml:space="preserve">ponudnik </w:t>
      </w:r>
      <w:r w:rsidRPr="00AA7241">
        <w:rPr>
          <w:rFonts w:eastAsia="Times New Roman" w:cs="Arial"/>
          <w:szCs w:val="20"/>
        </w:rPr>
        <w:t>ne more pridobiti in predložiti zahtevanih dokumentov, ker država</w:t>
      </w:r>
      <w:r w:rsidR="00F052BB" w:rsidRPr="00AA7241">
        <w:rPr>
          <w:rFonts w:eastAsia="Times New Roman" w:cs="Arial"/>
          <w:szCs w:val="20"/>
        </w:rPr>
        <w:t>,</w:t>
      </w:r>
      <w:r w:rsidRPr="00AA7241">
        <w:rPr>
          <w:rFonts w:eastAsia="Times New Roman" w:cs="Arial"/>
          <w:szCs w:val="20"/>
        </w:rPr>
        <w:t xml:space="preserve"> v kateri ima ponudnik svoj sedež ne izdaja takšnih dokumentov, jih je mogoče nadomestiti z zapriseženo izjavo, če pa ta v državi</w:t>
      </w:r>
      <w:r w:rsidR="00F052BB" w:rsidRPr="00AA7241">
        <w:rPr>
          <w:rFonts w:eastAsia="Times New Roman" w:cs="Arial"/>
          <w:szCs w:val="20"/>
        </w:rPr>
        <w:t>,</w:t>
      </w:r>
      <w:r w:rsidRPr="00AA7241">
        <w:rPr>
          <w:rFonts w:eastAsia="Times New Roman" w:cs="Arial"/>
          <w:szCs w:val="20"/>
        </w:rPr>
        <w:t xml:space="preserve"> v kateri ima ponudnik svoj sedež ni predvidena, pa z izjavo določene osebe, dano pred pristojnim sodnim ali upravnim organom, notarjem ali pred pristojno poklicno ali trgovinsko organizacijo v matični državi te osebe ali v državi, v kateri ima </w:t>
      </w:r>
      <w:r w:rsidR="00273CDD" w:rsidRPr="00AA7241">
        <w:rPr>
          <w:rFonts w:eastAsia="Times New Roman" w:cs="Arial"/>
          <w:szCs w:val="20"/>
        </w:rPr>
        <w:t>gospodarski subjekt</w:t>
      </w:r>
      <w:r w:rsidRPr="00AA7241">
        <w:rPr>
          <w:rFonts w:eastAsia="Times New Roman" w:cs="Arial"/>
          <w:szCs w:val="20"/>
        </w:rPr>
        <w:t xml:space="preserve"> sedež.</w:t>
      </w:r>
    </w:p>
    <w:p w14:paraId="30CA42B6" w14:textId="43E02F8C" w:rsidR="009377FF" w:rsidRPr="00AA7241" w:rsidRDefault="009377FF" w:rsidP="00D95D35">
      <w:pPr>
        <w:spacing w:line="0" w:lineRule="atLeast"/>
        <w:jc w:val="both"/>
        <w:rPr>
          <w:rFonts w:eastAsia="Times New Roman" w:cs="Arial"/>
          <w:szCs w:val="20"/>
        </w:rPr>
      </w:pPr>
    </w:p>
    <w:p w14:paraId="36079AEB" w14:textId="1E9076C1" w:rsidR="007F6594" w:rsidRDefault="00EB5404" w:rsidP="00D95D35">
      <w:pPr>
        <w:spacing w:line="0" w:lineRule="atLeast"/>
        <w:jc w:val="both"/>
        <w:rPr>
          <w:rFonts w:eastAsia="Times New Roman" w:cs="Arial"/>
          <w:szCs w:val="20"/>
        </w:rPr>
      </w:pPr>
      <w:r w:rsidRPr="00AA7241">
        <w:rPr>
          <w:rFonts w:eastAsia="Times New Roman" w:cs="Arial"/>
          <w:szCs w:val="20"/>
        </w:rPr>
        <w:lastRenderedPageBreak/>
        <w:t>Za skupne ponudbe, ponudbe s podizvajalci in za uporabo zmogljivosti drugih subjektov je potrebno upoštevati še točke 11.3.1 (Skupna ponudba), 11.3.2 (Ponudba s podizvajalci) in 11.3.3 (Uporaba zmogljivosti drugih subjektov) navodil</w:t>
      </w:r>
      <w:r w:rsidR="00A65233" w:rsidRPr="00AA7241">
        <w:rPr>
          <w:rFonts w:eastAsia="Times New Roman" w:cs="Arial"/>
          <w:szCs w:val="20"/>
        </w:rPr>
        <w:t xml:space="preserve"> gospodarskim subjektom</w:t>
      </w:r>
      <w:r w:rsidRPr="00AA7241">
        <w:rPr>
          <w:rFonts w:eastAsia="Times New Roman" w:cs="Arial"/>
          <w:szCs w:val="20"/>
        </w:rPr>
        <w:t>.</w:t>
      </w:r>
    </w:p>
    <w:p w14:paraId="27288981" w14:textId="77777777" w:rsidR="00770404" w:rsidRPr="00AA7241" w:rsidRDefault="00770404" w:rsidP="00D95D35">
      <w:pPr>
        <w:spacing w:line="0" w:lineRule="atLeast"/>
        <w:jc w:val="both"/>
        <w:rPr>
          <w:rFonts w:eastAsia="Times New Roman" w:cs="Arial"/>
          <w:szCs w:val="20"/>
        </w:rPr>
      </w:pPr>
    </w:p>
    <w:p w14:paraId="6FA1E1DC" w14:textId="4FE08CA0" w:rsidR="00580F35" w:rsidRPr="00AA7241" w:rsidRDefault="00777C93" w:rsidP="00D95D35">
      <w:pPr>
        <w:pStyle w:val="Naslov3"/>
        <w:spacing w:line="0" w:lineRule="atLeast"/>
        <w:rPr>
          <w:rFonts w:cs="Arial"/>
          <w:szCs w:val="20"/>
        </w:rPr>
      </w:pPr>
      <w:bookmarkStart w:id="42" w:name="_Toc99630800"/>
      <w:r w:rsidRPr="00AA7241">
        <w:rPr>
          <w:rFonts w:cs="Arial"/>
          <w:szCs w:val="20"/>
        </w:rPr>
        <w:t>R</w:t>
      </w:r>
      <w:r w:rsidR="003A7BEC" w:rsidRPr="00AA7241">
        <w:rPr>
          <w:rFonts w:cs="Arial"/>
          <w:szCs w:val="20"/>
        </w:rPr>
        <w:t>azlog</w:t>
      </w:r>
      <w:r w:rsidRPr="00AA7241">
        <w:rPr>
          <w:rFonts w:cs="Arial"/>
          <w:szCs w:val="20"/>
        </w:rPr>
        <w:t xml:space="preserve">i </w:t>
      </w:r>
      <w:r w:rsidR="00BE1BDE" w:rsidRPr="00AA7241">
        <w:rPr>
          <w:rFonts w:cs="Arial"/>
          <w:szCs w:val="20"/>
        </w:rPr>
        <w:t xml:space="preserve"> za izključitev</w:t>
      </w:r>
      <w:bookmarkEnd w:id="42"/>
    </w:p>
    <w:p w14:paraId="5B622395" w14:textId="77777777" w:rsidR="000516E8" w:rsidRPr="00AA7241" w:rsidRDefault="000516E8" w:rsidP="00D95D35">
      <w:pPr>
        <w:spacing w:line="0" w:lineRule="atLeast"/>
        <w:jc w:val="both"/>
        <w:rPr>
          <w:rFonts w:cs="Arial"/>
          <w:szCs w:val="20"/>
          <w:lang w:eastAsia="x-none"/>
        </w:rPr>
      </w:pPr>
    </w:p>
    <w:p w14:paraId="3062A085" w14:textId="0B806753" w:rsidR="00E609B6" w:rsidRPr="00AA7241" w:rsidRDefault="000516E8" w:rsidP="00D95D35">
      <w:pPr>
        <w:spacing w:line="0" w:lineRule="atLeast"/>
        <w:jc w:val="both"/>
        <w:rPr>
          <w:rFonts w:cs="Arial"/>
          <w:szCs w:val="20"/>
          <w:lang w:eastAsia="x-none"/>
        </w:rPr>
      </w:pPr>
      <w:r w:rsidRPr="00AA7241">
        <w:rPr>
          <w:rFonts w:cs="Arial"/>
          <w:szCs w:val="20"/>
          <w:lang w:eastAsia="x-none"/>
        </w:rPr>
        <w:t>Naročnik bo izključil gospodarski subjekt v primeru obstoja kateregakoli od v tej točki navedenih primerov, in sicer:</w:t>
      </w:r>
    </w:p>
    <w:p w14:paraId="17A4DA95" w14:textId="77777777" w:rsidR="000516E8" w:rsidRPr="00AA7241" w:rsidRDefault="000516E8" w:rsidP="00D95D35">
      <w:pPr>
        <w:spacing w:line="0" w:lineRule="atLeast"/>
        <w:jc w:val="both"/>
        <w:rPr>
          <w:rFonts w:cs="Arial"/>
          <w:szCs w:val="20"/>
        </w:rPr>
      </w:pPr>
    </w:p>
    <w:p w14:paraId="6B922635" w14:textId="631E9A10" w:rsidR="000516E8" w:rsidRPr="00AA7241" w:rsidRDefault="000516E8" w:rsidP="00D95D35">
      <w:pPr>
        <w:numPr>
          <w:ilvl w:val="0"/>
          <w:numId w:val="8"/>
        </w:numPr>
        <w:tabs>
          <w:tab w:val="clear" w:pos="510"/>
          <w:tab w:val="num" w:pos="284"/>
        </w:tabs>
        <w:spacing w:line="0" w:lineRule="atLeast"/>
        <w:ind w:left="284" w:hanging="284"/>
        <w:jc w:val="both"/>
        <w:rPr>
          <w:rFonts w:cs="Arial"/>
          <w:szCs w:val="20"/>
        </w:rPr>
      </w:pPr>
      <w:r w:rsidRPr="00AA7241">
        <w:rPr>
          <w:rFonts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AA7241">
        <w:rPr>
          <w:rFonts w:eastAsia="Times New Roman" w:cs="Arial"/>
          <w:szCs w:val="20"/>
        </w:rPr>
        <w:t xml:space="preserve"> iz prvega odstavka 75. člena ZJN-3 in od datuma izreka pravnomočne sodbe do trenutka preverjanja še ni preteklo </w:t>
      </w:r>
      <w:r w:rsidR="0052586A" w:rsidRPr="00AA7241">
        <w:rPr>
          <w:rFonts w:eastAsia="Times New Roman" w:cs="Arial"/>
          <w:szCs w:val="20"/>
        </w:rPr>
        <w:t>5</w:t>
      </w:r>
      <w:r w:rsidR="00105A27" w:rsidRPr="00AA7241">
        <w:rPr>
          <w:rFonts w:eastAsia="Times New Roman" w:cs="Arial"/>
          <w:szCs w:val="20"/>
        </w:rPr>
        <w:t xml:space="preserve"> (</w:t>
      </w:r>
      <w:r w:rsidR="0052586A" w:rsidRPr="00AA7241">
        <w:rPr>
          <w:rFonts w:eastAsia="Times New Roman" w:cs="Arial"/>
          <w:szCs w:val="20"/>
        </w:rPr>
        <w:t>pet</w:t>
      </w:r>
      <w:r w:rsidR="00105A27" w:rsidRPr="00AA7241">
        <w:rPr>
          <w:rFonts w:eastAsia="Times New Roman" w:cs="Arial"/>
          <w:szCs w:val="20"/>
        </w:rPr>
        <w:t>)</w:t>
      </w:r>
      <w:r w:rsidRPr="00AA7241">
        <w:rPr>
          <w:rFonts w:eastAsia="Times New Roman" w:cs="Arial"/>
          <w:szCs w:val="20"/>
        </w:rPr>
        <w:t xml:space="preserve"> let, v primerih, ko je v sodbi določeno daljše trajanje izključitve od</w:t>
      </w:r>
      <w:r w:rsidR="00120EFB" w:rsidRPr="00AA7241">
        <w:rPr>
          <w:rFonts w:eastAsia="Times New Roman" w:cs="Arial"/>
          <w:szCs w:val="20"/>
        </w:rPr>
        <w:t xml:space="preserve"> </w:t>
      </w:r>
      <w:r w:rsidR="0052586A" w:rsidRPr="00AA7241">
        <w:rPr>
          <w:rFonts w:eastAsia="Times New Roman" w:cs="Arial"/>
          <w:szCs w:val="20"/>
        </w:rPr>
        <w:t>5</w:t>
      </w:r>
      <w:r w:rsidR="00105A27" w:rsidRPr="00AA7241">
        <w:rPr>
          <w:rFonts w:eastAsia="Times New Roman" w:cs="Arial"/>
          <w:szCs w:val="20"/>
        </w:rPr>
        <w:t xml:space="preserve"> (</w:t>
      </w:r>
      <w:r w:rsidR="0052586A" w:rsidRPr="00AA7241">
        <w:rPr>
          <w:rFonts w:eastAsia="Times New Roman" w:cs="Arial"/>
          <w:szCs w:val="20"/>
        </w:rPr>
        <w:t>pet)</w:t>
      </w:r>
      <w:r w:rsidRPr="00AA7241">
        <w:rPr>
          <w:rFonts w:eastAsia="Times New Roman" w:cs="Arial"/>
          <w:szCs w:val="20"/>
        </w:rPr>
        <w:t xml:space="preserve"> let, pa če še ni preteklo obdobje, ki ga določa sodba. Ne glede na navedeno lahko g</w:t>
      </w:r>
      <w:r w:rsidRPr="00AA7241">
        <w:rPr>
          <w:rFonts w:cs="Arial"/>
          <w:szCs w:val="20"/>
        </w:rPr>
        <w:t>ospodarski subjekt naročniku v</w:t>
      </w:r>
      <w:r w:rsidRPr="00AA7241">
        <w:rPr>
          <w:rFonts w:eastAsia="Times New Roman" w:cs="Arial"/>
          <w:szCs w:val="20"/>
        </w:rPr>
        <w:t xml:space="preserve"> skladu z devetim odstavkom in ob upoštevanju desetega odstavka 75. člena ZJN-3 </w:t>
      </w:r>
      <w:r w:rsidRPr="00AA7241">
        <w:rPr>
          <w:rFonts w:cs="Arial"/>
          <w:szCs w:val="20"/>
        </w:rPr>
        <w:t xml:space="preserve">predloži dokaze, da je sprejel zadostne ukrepe, s katerimi lahko dokaže svojo zanesljivost kljub obstoju tega izključitvenega razloga. </w:t>
      </w:r>
    </w:p>
    <w:p w14:paraId="2F0F9479" w14:textId="77777777" w:rsidR="00A247E2" w:rsidRPr="00AA7241" w:rsidRDefault="00A247E2" w:rsidP="00A247E2">
      <w:pPr>
        <w:spacing w:line="0" w:lineRule="atLeast"/>
        <w:jc w:val="both"/>
        <w:rPr>
          <w:rFonts w:eastAsia="Calibri" w:cs="Arial"/>
          <w:szCs w:val="20"/>
          <w:lang w:eastAsia="en-US"/>
        </w:rPr>
      </w:pPr>
    </w:p>
    <w:p w14:paraId="03BFAD4B" w14:textId="77777777" w:rsidR="00A247E2" w:rsidRPr="00AA7241" w:rsidRDefault="00A247E2" w:rsidP="00A247E2">
      <w:pPr>
        <w:spacing w:line="0" w:lineRule="atLeast"/>
        <w:ind w:left="284"/>
        <w:jc w:val="both"/>
        <w:rPr>
          <w:rFonts w:eastAsia="Times New Roman" w:cs="Arial"/>
          <w:b/>
          <w:szCs w:val="20"/>
        </w:rPr>
      </w:pPr>
      <w:r w:rsidRPr="00AA7241">
        <w:rPr>
          <w:rFonts w:eastAsia="Times New Roman" w:cs="Arial"/>
          <w:b/>
          <w:szCs w:val="20"/>
        </w:rPr>
        <w:t>DOKAZILO:</w:t>
      </w:r>
    </w:p>
    <w:p w14:paraId="12D9B147" w14:textId="77777777"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b/>
          <w:bCs/>
          <w:szCs w:val="20"/>
          <w:lang w:eastAsia="en-US"/>
        </w:rPr>
        <w:t>izpolnjen obrazec ESPD</w:t>
      </w:r>
      <w:r w:rsidRPr="00AA7241">
        <w:rPr>
          <w:rFonts w:eastAsia="Calibri" w:cs="Arial"/>
          <w:szCs w:val="20"/>
          <w:lang w:eastAsia="en-US"/>
        </w:rPr>
        <w:t xml:space="preserve"> </w:t>
      </w:r>
      <w:r w:rsidRPr="00AA7241">
        <w:rPr>
          <w:rFonts w:eastAsia="Calibri" w:cs="Arial"/>
          <w:i/>
          <w:iCs/>
          <w:szCs w:val="20"/>
          <w:lang w:eastAsia="en-US"/>
        </w:rPr>
        <w:t>v delu III: Razlogi za izključitev, A: Razlogi, povezani s kazenskimi obsodbami, za vse gospodarske subjekte v ponudbi</w:t>
      </w:r>
    </w:p>
    <w:p w14:paraId="4472A64B" w14:textId="77777777" w:rsidR="007B7578" w:rsidRPr="00AA7241" w:rsidRDefault="007B7578" w:rsidP="007B7578">
      <w:pPr>
        <w:suppressAutoHyphens/>
        <w:autoSpaceDN w:val="0"/>
        <w:ind w:firstLine="284"/>
        <w:jc w:val="both"/>
        <w:textAlignment w:val="baseline"/>
        <w:rPr>
          <w:rFonts w:eastAsia="Calibri" w:cs="Arial"/>
          <w:szCs w:val="20"/>
          <w:lang w:eastAsia="en-US"/>
        </w:rPr>
      </w:pPr>
      <w:r w:rsidRPr="00AA7241">
        <w:rPr>
          <w:rFonts w:eastAsia="Calibri" w:cs="Arial"/>
          <w:szCs w:val="20"/>
          <w:lang w:eastAsia="en-US"/>
        </w:rPr>
        <w:t xml:space="preserve">in </w:t>
      </w:r>
    </w:p>
    <w:p w14:paraId="7D6264BF" w14:textId="77777777"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b/>
          <w:bCs/>
          <w:szCs w:val="20"/>
          <w:lang w:eastAsia="en-US"/>
        </w:rPr>
        <w:t xml:space="preserve">pooblastila </w:t>
      </w:r>
      <w:r w:rsidRPr="00AA7241">
        <w:rPr>
          <w:rFonts w:eastAsia="Calibri" w:cs="Arial"/>
          <w:szCs w:val="20"/>
          <w:lang w:eastAsia="en-US"/>
        </w:rPr>
        <w:t>za pridobitev podatkov iz kazenske evidence (za vse gospodarske subjekte v ponudbi in za vse osebe gospodarskih subjektov, ki so navedene v prvem odstavku te točke)</w:t>
      </w:r>
    </w:p>
    <w:p w14:paraId="42BFDF49" w14:textId="77777777" w:rsidR="007B7578" w:rsidRPr="00AA7241" w:rsidRDefault="007B7578" w:rsidP="007B7578">
      <w:pPr>
        <w:suppressAutoHyphens/>
        <w:autoSpaceDN w:val="0"/>
        <w:ind w:firstLine="284"/>
        <w:jc w:val="both"/>
        <w:textAlignment w:val="baseline"/>
        <w:rPr>
          <w:rFonts w:eastAsia="Calibri" w:cs="Arial"/>
          <w:szCs w:val="20"/>
          <w:lang w:eastAsia="en-US"/>
        </w:rPr>
      </w:pPr>
      <w:r w:rsidRPr="00AA7241">
        <w:rPr>
          <w:rFonts w:eastAsia="Calibri" w:cs="Arial"/>
          <w:szCs w:val="20"/>
          <w:lang w:eastAsia="en-US"/>
        </w:rPr>
        <w:t>ali</w:t>
      </w:r>
    </w:p>
    <w:p w14:paraId="55E5BC93" w14:textId="0C721B2E" w:rsidR="007B7578" w:rsidRPr="00AA7241" w:rsidRDefault="007B7578" w:rsidP="007B7578">
      <w:pPr>
        <w:suppressAutoHyphens/>
        <w:autoSpaceDN w:val="0"/>
        <w:ind w:left="284"/>
        <w:jc w:val="both"/>
        <w:textAlignment w:val="baseline"/>
        <w:rPr>
          <w:rFonts w:eastAsia="Calibri" w:cs="Arial"/>
          <w:szCs w:val="20"/>
          <w:lang w:eastAsia="en-US"/>
        </w:rPr>
      </w:pPr>
      <w:r w:rsidRPr="00AA7241">
        <w:rPr>
          <w:rFonts w:eastAsia="Calibri" w:cs="Arial"/>
          <w:szCs w:val="20"/>
          <w:lang w:eastAsia="en-US"/>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4A0E212F" w14:textId="77777777" w:rsidR="00046049" w:rsidRPr="00AA7241" w:rsidRDefault="00046049" w:rsidP="00A247E2">
      <w:pPr>
        <w:spacing w:line="0" w:lineRule="atLeast"/>
        <w:jc w:val="both"/>
        <w:rPr>
          <w:rFonts w:cs="Arial"/>
          <w:szCs w:val="20"/>
        </w:rPr>
      </w:pPr>
    </w:p>
    <w:p w14:paraId="09AF6874" w14:textId="77777777" w:rsidR="00947011" w:rsidRPr="00AA7241" w:rsidRDefault="00947011" w:rsidP="00947011">
      <w:pPr>
        <w:ind w:left="284"/>
        <w:jc w:val="both"/>
        <w:rPr>
          <w:rFonts w:cs="Arial"/>
          <w:szCs w:val="20"/>
        </w:rPr>
      </w:pPr>
      <w:r w:rsidRPr="00AA7241">
        <w:rPr>
          <w:rFonts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6A17D090" w14:textId="77777777" w:rsidR="00442974" w:rsidRPr="00AA7241" w:rsidRDefault="00442974" w:rsidP="00A44DC5">
      <w:pPr>
        <w:spacing w:line="260" w:lineRule="atLeast"/>
        <w:jc w:val="both"/>
        <w:rPr>
          <w:rFonts w:eastAsia="Calibri" w:cs="Arial"/>
          <w:szCs w:val="20"/>
          <w:lang w:eastAsia="en-US"/>
        </w:rPr>
      </w:pPr>
    </w:p>
    <w:p w14:paraId="2EA924BE" w14:textId="7699C475" w:rsidR="00442974" w:rsidRPr="00AA7241" w:rsidRDefault="00442974" w:rsidP="00BE0B1C">
      <w:pPr>
        <w:pStyle w:val="Odstavekseznama"/>
        <w:spacing w:line="0" w:lineRule="atLeast"/>
        <w:ind w:left="284"/>
        <w:jc w:val="both"/>
        <w:rPr>
          <w:rFonts w:eastAsia="Calibri" w:cs="Arial"/>
          <w:szCs w:val="20"/>
          <w:lang w:eastAsia="en-US"/>
        </w:rPr>
      </w:pPr>
      <w:r w:rsidRPr="00AA7241">
        <w:rPr>
          <w:rFonts w:eastAsia="Calibri" w:cs="Arial"/>
          <w:szCs w:val="20"/>
          <w:lang w:eastAsia="en-US"/>
        </w:rPr>
        <w:t xml:space="preserve">Naročnik bo pred oddajo javnega naročila od ponudnika, kateremu se je odločil oddati predmetno naročilo, </w:t>
      </w:r>
      <w:r w:rsidRPr="00AA7241">
        <w:rPr>
          <w:rFonts w:eastAsia="Times New Roman" w:cs="Arial"/>
          <w:szCs w:val="20"/>
          <w:lang w:eastAsia="en-US"/>
        </w:rPr>
        <w:t>lahko pa tudi od vseh ponudnikov,</w:t>
      </w:r>
      <w:r w:rsidRPr="00AA7241">
        <w:rPr>
          <w:rFonts w:eastAsia="Calibri" w:cs="Arial"/>
          <w:szCs w:val="20"/>
          <w:lang w:eastAsia="en-US"/>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32AA47B2" w14:textId="1D3F7120" w:rsidR="003A7BEC" w:rsidRPr="00AA7241" w:rsidRDefault="003A7BEC" w:rsidP="00D95D35">
      <w:pPr>
        <w:spacing w:line="0" w:lineRule="atLeast"/>
        <w:jc w:val="both"/>
        <w:rPr>
          <w:rFonts w:cs="Arial"/>
          <w:szCs w:val="20"/>
        </w:rPr>
      </w:pPr>
    </w:p>
    <w:p w14:paraId="6D3ACDBA" w14:textId="275E4AC1" w:rsidR="00DE04B1" w:rsidRPr="00AA7241" w:rsidRDefault="00DE04B1"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cs="Arial"/>
          <w:szCs w:val="20"/>
        </w:rPr>
        <w:t>Če pri preverjanju v skladu s 77., 79. in 80. 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w:t>
      </w:r>
      <w:r w:rsidR="000512B9" w:rsidRPr="00AA7241">
        <w:rPr>
          <w:rFonts w:cs="Arial"/>
          <w:szCs w:val="20"/>
        </w:rPr>
        <w:t>nudbe ali prijave znaša 50 EUR</w:t>
      </w:r>
      <w:r w:rsidRPr="00AA7241">
        <w:rPr>
          <w:rFonts w:cs="Arial"/>
          <w:szCs w:val="20"/>
        </w:rPr>
        <w:t xml:space="preserve"> ali več. Šteje se, da gospodarski subjekt ne izpolnjuje obveznosti iz prejšnjega stavka tudi, če na dan oddaje ponudbe ali prijave ni imel predloženih vseh obračunov davčnih odtegljajev za dohodke iz delovnega razmerja za obdobje zadnjih </w:t>
      </w:r>
      <w:r w:rsidR="0052586A" w:rsidRPr="00AA7241">
        <w:rPr>
          <w:rFonts w:cs="Arial"/>
          <w:szCs w:val="20"/>
        </w:rPr>
        <w:t>5</w:t>
      </w:r>
      <w:r w:rsidR="00105A27" w:rsidRPr="00AA7241">
        <w:rPr>
          <w:rFonts w:cs="Arial"/>
          <w:szCs w:val="20"/>
        </w:rPr>
        <w:t xml:space="preserve"> (</w:t>
      </w:r>
      <w:r w:rsidR="0052586A" w:rsidRPr="00AA7241">
        <w:rPr>
          <w:rFonts w:cs="Arial"/>
          <w:szCs w:val="20"/>
        </w:rPr>
        <w:t>petih</w:t>
      </w:r>
      <w:r w:rsidR="00105A27" w:rsidRPr="00AA7241">
        <w:rPr>
          <w:rFonts w:cs="Arial"/>
          <w:szCs w:val="20"/>
        </w:rPr>
        <w:t>)</w:t>
      </w:r>
      <w:r w:rsidRPr="00AA7241">
        <w:rPr>
          <w:rFonts w:cs="Arial"/>
          <w:szCs w:val="20"/>
        </w:rPr>
        <w:t xml:space="preserve"> let do dne oddaje ponudbe.</w:t>
      </w:r>
    </w:p>
    <w:p w14:paraId="4C741F6F" w14:textId="77777777" w:rsidR="009F10C0" w:rsidRPr="00AA7241" w:rsidRDefault="009F10C0" w:rsidP="00D95D35">
      <w:pPr>
        <w:spacing w:line="0" w:lineRule="atLeast"/>
        <w:ind w:left="567"/>
        <w:jc w:val="both"/>
        <w:rPr>
          <w:rFonts w:eastAsia="Times New Roman" w:cs="Arial"/>
          <w:szCs w:val="20"/>
        </w:rPr>
      </w:pPr>
    </w:p>
    <w:p w14:paraId="1DE6BA38" w14:textId="77777777" w:rsidR="005E5845" w:rsidRPr="00AA7241" w:rsidRDefault="005E5845" w:rsidP="00D95D35">
      <w:pPr>
        <w:spacing w:line="0" w:lineRule="atLeast"/>
        <w:ind w:left="284"/>
        <w:jc w:val="both"/>
        <w:rPr>
          <w:rFonts w:eastAsia="Times New Roman" w:cs="Arial"/>
          <w:b/>
          <w:szCs w:val="20"/>
        </w:rPr>
      </w:pPr>
      <w:r w:rsidRPr="00AA7241">
        <w:rPr>
          <w:rFonts w:eastAsia="Times New Roman" w:cs="Arial"/>
          <w:b/>
          <w:szCs w:val="20"/>
        </w:rPr>
        <w:t>DOKAZILO:</w:t>
      </w:r>
    </w:p>
    <w:p w14:paraId="3782C877" w14:textId="0D8236D9" w:rsidR="003A7BEC" w:rsidRPr="00AA7241" w:rsidRDefault="00D678FC" w:rsidP="00D95D35">
      <w:pPr>
        <w:spacing w:line="0" w:lineRule="atLeast"/>
        <w:ind w:left="284"/>
        <w:jc w:val="both"/>
        <w:rPr>
          <w:rFonts w:eastAsia="Times New Roman" w:cs="Arial"/>
          <w:szCs w:val="20"/>
        </w:rPr>
      </w:pPr>
      <w:bookmarkStart w:id="43" w:name="_Hlk503876282"/>
      <w:r w:rsidRPr="00AA7241">
        <w:rPr>
          <w:rFonts w:eastAsia="Times New Roman" w:cs="Arial"/>
          <w:b/>
          <w:szCs w:val="20"/>
        </w:rPr>
        <w:t>I</w:t>
      </w:r>
      <w:r w:rsidR="003A7BEC" w:rsidRPr="00AA7241">
        <w:rPr>
          <w:rFonts w:eastAsia="Times New Roman" w:cs="Arial"/>
          <w:b/>
          <w:szCs w:val="20"/>
        </w:rPr>
        <w:t>zpolnjen</w:t>
      </w:r>
      <w:r w:rsidR="003A7BEC" w:rsidRPr="00AA7241">
        <w:rPr>
          <w:rFonts w:eastAsia="Times New Roman" w:cs="Arial"/>
          <w:szCs w:val="20"/>
        </w:rPr>
        <w:t xml:space="preserve"> </w:t>
      </w:r>
      <w:r w:rsidR="003A7BEC" w:rsidRPr="00AA7241">
        <w:rPr>
          <w:rFonts w:eastAsia="Times New Roman" w:cs="Arial"/>
          <w:b/>
          <w:szCs w:val="20"/>
        </w:rPr>
        <w:t>obrazec »ESPD«</w:t>
      </w:r>
      <w:r w:rsidR="003A7BEC" w:rsidRPr="00AA7241">
        <w:rPr>
          <w:rFonts w:eastAsia="Times New Roman" w:cs="Arial"/>
          <w:szCs w:val="20"/>
        </w:rPr>
        <w:t xml:space="preserve"> za vse gospodarske subjekte v ponudbi.</w:t>
      </w:r>
    </w:p>
    <w:bookmarkEnd w:id="43"/>
    <w:p w14:paraId="2F515A11" w14:textId="77777777" w:rsidR="009F10C0" w:rsidRPr="00AA7241" w:rsidRDefault="009F10C0" w:rsidP="00D95D35">
      <w:pPr>
        <w:spacing w:line="0" w:lineRule="atLeast"/>
        <w:ind w:left="567"/>
        <w:jc w:val="both"/>
        <w:rPr>
          <w:rFonts w:eastAsia="Times New Roman" w:cs="Arial"/>
          <w:szCs w:val="20"/>
        </w:rPr>
      </w:pPr>
    </w:p>
    <w:p w14:paraId="17700127" w14:textId="03A45EBE" w:rsidR="00CA6754" w:rsidRPr="00AA7241" w:rsidRDefault="00F714C2"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eastAsia="Times New Roman" w:cs="Arial"/>
          <w:szCs w:val="20"/>
        </w:rPr>
        <w:t>Če pri preverjanju ugotovi, da je gospodarski subjekt na dan, ko poteče rok za oddajo ponudb ali prijav, izločen iz postopkov oddaje javnih naročil zaradi uvrstitve v evidenca gospodarskih subjektov z izrečenimi stranskimi sankcijami izločitve iz postopkov javnega naročanja.</w:t>
      </w:r>
    </w:p>
    <w:p w14:paraId="1568BFA3" w14:textId="07B7FEE6" w:rsidR="00D3259D" w:rsidRPr="00AA7241" w:rsidRDefault="00D3259D" w:rsidP="00D95D35">
      <w:pPr>
        <w:spacing w:line="0" w:lineRule="atLeast"/>
        <w:ind w:left="567"/>
        <w:jc w:val="both"/>
        <w:rPr>
          <w:rFonts w:eastAsia="Times New Roman" w:cs="Arial"/>
          <w:szCs w:val="20"/>
        </w:rPr>
      </w:pPr>
    </w:p>
    <w:p w14:paraId="261B2F70" w14:textId="77777777" w:rsidR="00B2656A" w:rsidRDefault="00B2656A" w:rsidP="00D95D35">
      <w:pPr>
        <w:spacing w:line="0" w:lineRule="atLeast"/>
        <w:ind w:left="284"/>
        <w:jc w:val="both"/>
        <w:rPr>
          <w:rFonts w:eastAsia="Times New Roman" w:cs="Arial"/>
          <w:b/>
          <w:szCs w:val="20"/>
        </w:rPr>
      </w:pPr>
    </w:p>
    <w:p w14:paraId="6E8C870F" w14:textId="42ADF19F" w:rsidR="004005FD" w:rsidRPr="00AA7241" w:rsidRDefault="004005FD" w:rsidP="00D95D35">
      <w:pPr>
        <w:spacing w:line="0" w:lineRule="atLeast"/>
        <w:ind w:left="284"/>
        <w:jc w:val="both"/>
        <w:rPr>
          <w:rFonts w:eastAsia="Times New Roman" w:cs="Arial"/>
          <w:b/>
          <w:szCs w:val="20"/>
        </w:rPr>
      </w:pPr>
      <w:r w:rsidRPr="00AA7241">
        <w:rPr>
          <w:rFonts w:eastAsia="Times New Roman" w:cs="Arial"/>
          <w:b/>
          <w:szCs w:val="20"/>
        </w:rPr>
        <w:lastRenderedPageBreak/>
        <w:t>DOKAZILO:</w:t>
      </w:r>
    </w:p>
    <w:p w14:paraId="20264928" w14:textId="13B08C9D" w:rsidR="001A703B" w:rsidRPr="00AA7241" w:rsidRDefault="00D678FC" w:rsidP="00D95D35">
      <w:pPr>
        <w:spacing w:line="0" w:lineRule="atLeast"/>
        <w:ind w:left="284"/>
        <w:jc w:val="both"/>
        <w:rPr>
          <w:rFonts w:eastAsia="Times New Roman" w:cs="Arial"/>
          <w:szCs w:val="20"/>
        </w:rPr>
      </w:pPr>
      <w:r w:rsidRPr="00AA7241">
        <w:rPr>
          <w:rFonts w:eastAsia="Times New Roman" w:cs="Arial"/>
          <w:b/>
          <w:szCs w:val="20"/>
        </w:rPr>
        <w:t>I</w:t>
      </w:r>
      <w:r w:rsidR="001A703B" w:rsidRPr="00AA7241">
        <w:rPr>
          <w:rFonts w:eastAsia="Times New Roman" w:cs="Arial"/>
          <w:b/>
          <w:szCs w:val="20"/>
        </w:rPr>
        <w:t>zpolnjen</w:t>
      </w:r>
      <w:r w:rsidR="001A703B" w:rsidRPr="00AA7241">
        <w:rPr>
          <w:rFonts w:eastAsia="Times New Roman" w:cs="Arial"/>
          <w:szCs w:val="20"/>
        </w:rPr>
        <w:t xml:space="preserve"> </w:t>
      </w:r>
      <w:r w:rsidR="001A703B" w:rsidRPr="00AA7241">
        <w:rPr>
          <w:rFonts w:eastAsia="Times New Roman" w:cs="Arial"/>
          <w:b/>
          <w:szCs w:val="20"/>
        </w:rPr>
        <w:t>obrazec »ESPD«</w:t>
      </w:r>
      <w:r w:rsidR="001A703B" w:rsidRPr="00AA7241">
        <w:rPr>
          <w:rFonts w:eastAsia="Times New Roman" w:cs="Arial"/>
          <w:szCs w:val="20"/>
        </w:rPr>
        <w:t xml:space="preserve"> za vse gospodarske subjekte v ponudbi.</w:t>
      </w:r>
    </w:p>
    <w:p w14:paraId="77D13D00" w14:textId="77777777" w:rsidR="001E3DE9" w:rsidRPr="00AA7241" w:rsidRDefault="001E3DE9" w:rsidP="00D95D35">
      <w:pPr>
        <w:spacing w:line="0" w:lineRule="atLeast"/>
        <w:ind w:left="567"/>
        <w:jc w:val="both"/>
        <w:rPr>
          <w:rFonts w:eastAsia="Times New Roman" w:cs="Arial"/>
          <w:szCs w:val="20"/>
        </w:rPr>
      </w:pPr>
    </w:p>
    <w:p w14:paraId="221D01E8" w14:textId="13197D65" w:rsidR="00CA6754" w:rsidRPr="00AA7241" w:rsidRDefault="00CA6754" w:rsidP="00D95D35">
      <w:pPr>
        <w:numPr>
          <w:ilvl w:val="0"/>
          <w:numId w:val="8"/>
        </w:numPr>
        <w:tabs>
          <w:tab w:val="clear" w:pos="510"/>
          <w:tab w:val="num" w:pos="284"/>
        </w:tabs>
        <w:spacing w:line="0" w:lineRule="atLeast"/>
        <w:ind w:left="284" w:hanging="284"/>
        <w:jc w:val="both"/>
        <w:rPr>
          <w:rFonts w:eastAsia="Times New Roman" w:cs="Arial"/>
          <w:szCs w:val="20"/>
        </w:rPr>
      </w:pPr>
      <w:r w:rsidRPr="00AA7241">
        <w:rPr>
          <w:rFonts w:eastAsia="Times New Roman" w:cs="Arial"/>
          <w:szCs w:val="20"/>
        </w:rPr>
        <w:t xml:space="preserve">Če pri preverjanju ugotovi, da je </w:t>
      </w:r>
      <w:r w:rsidRPr="00AA7241">
        <w:rPr>
          <w:rFonts w:cs="Arial"/>
          <w:szCs w:val="20"/>
        </w:rPr>
        <w:t xml:space="preserve">v zadnjih </w:t>
      </w:r>
      <w:r w:rsidR="00056D17" w:rsidRPr="00AA7241">
        <w:rPr>
          <w:rFonts w:cs="Arial"/>
          <w:szCs w:val="20"/>
        </w:rPr>
        <w:t>3 (</w:t>
      </w:r>
      <w:r w:rsidRPr="00AA7241">
        <w:rPr>
          <w:rFonts w:cs="Arial"/>
          <w:szCs w:val="20"/>
        </w:rPr>
        <w:t>treh</w:t>
      </w:r>
      <w:r w:rsidR="00056D17" w:rsidRPr="00AA7241">
        <w:rPr>
          <w:rFonts w:cs="Arial"/>
          <w:szCs w:val="20"/>
        </w:rPr>
        <w:t>)</w:t>
      </w:r>
      <w:r w:rsidR="00105A27" w:rsidRPr="00AA7241">
        <w:rPr>
          <w:rFonts w:cs="Arial"/>
          <w:szCs w:val="20"/>
        </w:rPr>
        <w:t xml:space="preserve"> </w:t>
      </w:r>
      <w:r w:rsidRPr="00AA7241">
        <w:rPr>
          <w:rFonts w:cs="Arial"/>
          <w:szCs w:val="20"/>
        </w:rPr>
        <w:t>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680777" w:rsidRPr="00AA7241">
        <w:rPr>
          <w:rFonts w:cs="Arial"/>
          <w:szCs w:val="20"/>
        </w:rPr>
        <w:t xml:space="preserve"> Ne glede na navedeno lahko gospodarski subjekt naročniku v skladu s sklepom Ustavnega sodišča št. U-I-180/19-17 predloži dokaze, da je sprejel zadostne ukrepe, s katerimi lahko dokaže svojo zanesljivost kljub obstoju tega izključitvenega razloga.</w:t>
      </w:r>
    </w:p>
    <w:p w14:paraId="69344ED8" w14:textId="77777777" w:rsidR="00264554" w:rsidRPr="00AA7241" w:rsidRDefault="00264554" w:rsidP="00D95D35">
      <w:pPr>
        <w:spacing w:line="0" w:lineRule="atLeast"/>
        <w:ind w:left="567"/>
        <w:jc w:val="both"/>
        <w:rPr>
          <w:rFonts w:eastAsia="Times New Roman" w:cs="Arial"/>
          <w:szCs w:val="20"/>
        </w:rPr>
      </w:pPr>
    </w:p>
    <w:p w14:paraId="16C1AE9B" w14:textId="77777777" w:rsidR="007176FB" w:rsidRPr="00AA7241" w:rsidRDefault="007176FB" w:rsidP="00D95D35">
      <w:pPr>
        <w:spacing w:line="0" w:lineRule="atLeast"/>
        <w:ind w:left="284"/>
        <w:jc w:val="both"/>
        <w:rPr>
          <w:rFonts w:eastAsia="Times New Roman" w:cs="Arial"/>
          <w:b/>
          <w:szCs w:val="20"/>
        </w:rPr>
      </w:pPr>
      <w:r w:rsidRPr="00AA7241">
        <w:rPr>
          <w:rFonts w:eastAsia="Times New Roman" w:cs="Arial"/>
          <w:b/>
          <w:szCs w:val="20"/>
        </w:rPr>
        <w:t>DOKAZIL</w:t>
      </w:r>
      <w:r w:rsidR="00850E58" w:rsidRPr="00AA7241">
        <w:rPr>
          <w:rFonts w:eastAsia="Times New Roman" w:cs="Arial"/>
          <w:b/>
          <w:szCs w:val="20"/>
        </w:rPr>
        <w:t>O</w:t>
      </w:r>
      <w:r w:rsidRPr="00AA7241">
        <w:rPr>
          <w:rFonts w:eastAsia="Times New Roman" w:cs="Arial"/>
          <w:b/>
          <w:szCs w:val="20"/>
        </w:rPr>
        <w:t>:</w:t>
      </w:r>
    </w:p>
    <w:p w14:paraId="7AAE7098" w14:textId="624C1979" w:rsidR="00680777" w:rsidRPr="00AA7241" w:rsidRDefault="00D678FC" w:rsidP="00680777">
      <w:pPr>
        <w:spacing w:line="0" w:lineRule="atLeast"/>
        <w:ind w:left="284"/>
        <w:jc w:val="both"/>
        <w:rPr>
          <w:rFonts w:eastAsia="Times New Roman" w:cs="Arial"/>
          <w:szCs w:val="20"/>
        </w:rPr>
      </w:pPr>
      <w:r w:rsidRPr="00AA7241">
        <w:rPr>
          <w:rFonts w:eastAsia="Times New Roman" w:cs="Arial"/>
          <w:b/>
          <w:szCs w:val="20"/>
        </w:rPr>
        <w:t>I</w:t>
      </w:r>
      <w:r w:rsidR="001A703B" w:rsidRPr="00AA7241">
        <w:rPr>
          <w:rFonts w:eastAsia="Times New Roman" w:cs="Arial"/>
          <w:b/>
          <w:szCs w:val="20"/>
        </w:rPr>
        <w:t>zpolnjen</w:t>
      </w:r>
      <w:r w:rsidR="001A703B" w:rsidRPr="00AA7241">
        <w:rPr>
          <w:rFonts w:eastAsia="Times New Roman" w:cs="Arial"/>
          <w:szCs w:val="20"/>
        </w:rPr>
        <w:t xml:space="preserve"> </w:t>
      </w:r>
      <w:r w:rsidR="001A703B" w:rsidRPr="00AA7241">
        <w:rPr>
          <w:rFonts w:eastAsia="Times New Roman" w:cs="Arial"/>
          <w:b/>
          <w:szCs w:val="20"/>
        </w:rPr>
        <w:t>obrazec »ESPD«</w:t>
      </w:r>
      <w:r w:rsidR="001A703B" w:rsidRPr="00AA7241">
        <w:rPr>
          <w:rFonts w:eastAsia="Times New Roman" w:cs="Arial"/>
          <w:szCs w:val="20"/>
        </w:rPr>
        <w:t xml:space="preserve"> za vse gospodarske subjekte v ponudbi.</w:t>
      </w:r>
      <w:r w:rsidR="00680777" w:rsidRPr="00AA7241">
        <w:rPr>
          <w:rFonts w:eastAsia="Times New Roman" w:cs="Arial"/>
          <w:szCs w:val="20"/>
        </w:rPr>
        <w:t xml:space="preserve"> </w:t>
      </w:r>
      <w:r w:rsidR="00680777" w:rsidRPr="00AA7241">
        <w:rPr>
          <w:rFonts w:cs="Arial"/>
          <w:szCs w:val="20"/>
        </w:rPr>
        <w:t>V kolikor je vaš odgovor v tem primeru DA, in uveljavljate popravni mehanizem, v polje »Opišite jih« napišete kršitve in ukrepe, s katerimi lahko dokažete svojo zanesljivost kljub obstoju razlogov za izključitev.</w:t>
      </w:r>
    </w:p>
    <w:p w14:paraId="7A5AE2C6" w14:textId="386EFBFE" w:rsidR="007176FB" w:rsidRPr="00AA7241" w:rsidRDefault="007176FB" w:rsidP="00D95D35">
      <w:pPr>
        <w:spacing w:line="0" w:lineRule="atLeast"/>
        <w:ind w:left="567"/>
        <w:jc w:val="both"/>
        <w:rPr>
          <w:rFonts w:eastAsia="Times New Roman" w:cs="Arial"/>
          <w:b/>
          <w:szCs w:val="20"/>
        </w:rPr>
      </w:pPr>
    </w:p>
    <w:p w14:paraId="09A4B19A" w14:textId="6A14A632" w:rsidR="00C87504" w:rsidRPr="00AA7241" w:rsidRDefault="00C87504" w:rsidP="00D95D35">
      <w:pPr>
        <w:spacing w:line="0" w:lineRule="atLeast"/>
        <w:jc w:val="both"/>
        <w:rPr>
          <w:rFonts w:eastAsia="Times New Roman" w:cs="Arial"/>
          <w:szCs w:val="20"/>
        </w:rPr>
      </w:pPr>
      <w:r w:rsidRPr="00AA7241">
        <w:rPr>
          <w:rFonts w:eastAsia="Times New Roman" w:cs="Arial"/>
          <w:szCs w:val="20"/>
        </w:rPr>
        <w:t>Naročnik bo v skladu z osmim odstavkom 75. člena ZJN-3 iz postopka javnega naročanja kadar koli v postopku izključil gospodarski subjekt (ponudnika, ponudnika v skupni ponudb</w:t>
      </w:r>
      <w:r w:rsidR="00CA6754" w:rsidRPr="00AA7241">
        <w:rPr>
          <w:rFonts w:eastAsia="Times New Roman" w:cs="Arial"/>
          <w:szCs w:val="20"/>
        </w:rPr>
        <w:t>, podizvajalca, sklicevanje na kapacitete</w:t>
      </w:r>
      <w:r w:rsidRPr="00AA7241">
        <w:rPr>
          <w:rFonts w:eastAsia="Times New Roman" w:cs="Arial"/>
          <w:szCs w:val="20"/>
        </w:rPr>
        <w:t xml:space="preserve">), če se izkaže, da </w:t>
      </w:r>
      <w:r w:rsidR="00CA6754" w:rsidRPr="00AA7241">
        <w:rPr>
          <w:rFonts w:eastAsia="Times New Roman" w:cs="Arial"/>
          <w:szCs w:val="20"/>
        </w:rPr>
        <w:t xml:space="preserve">je </w:t>
      </w:r>
      <w:r w:rsidRPr="00AA7241">
        <w:rPr>
          <w:rFonts w:eastAsia="Times New Roman" w:cs="Arial"/>
          <w:szCs w:val="20"/>
        </w:rPr>
        <w:t xml:space="preserve">pred ali med postopkom javnega naročanja ta subjekt glede na storjena ali neizvedena dejanja v enem od položajev </w:t>
      </w:r>
      <w:bookmarkStart w:id="44" w:name="_Hlk533146798"/>
      <w:r w:rsidRPr="00AA7241">
        <w:rPr>
          <w:rFonts w:eastAsia="Times New Roman" w:cs="Arial"/>
          <w:szCs w:val="20"/>
        </w:rPr>
        <w:t xml:space="preserve">iz točk </w:t>
      </w:r>
      <w:r w:rsidR="001D1FA2" w:rsidRPr="00AA7241">
        <w:rPr>
          <w:rFonts w:eastAsia="Times New Roman" w:cs="Arial"/>
          <w:szCs w:val="20"/>
        </w:rPr>
        <w:t xml:space="preserve">od </w:t>
      </w:r>
      <w:r w:rsidR="00CA6754" w:rsidRPr="00AA7241">
        <w:rPr>
          <w:rFonts w:eastAsia="Times New Roman" w:cs="Arial"/>
          <w:szCs w:val="20"/>
        </w:rPr>
        <w:t>9.1.1</w:t>
      </w:r>
      <w:r w:rsidR="0022097A" w:rsidRPr="00AA7241">
        <w:rPr>
          <w:rFonts w:eastAsia="Times New Roman" w:cs="Arial"/>
          <w:szCs w:val="20"/>
        </w:rPr>
        <w:t>.1 do vključno 9.1.1.4</w:t>
      </w:r>
      <w:r w:rsidR="00462F77" w:rsidRPr="00AA7241">
        <w:rPr>
          <w:rFonts w:eastAsia="Times New Roman" w:cs="Arial"/>
          <w:szCs w:val="20"/>
        </w:rPr>
        <w:t xml:space="preserve"> </w:t>
      </w:r>
      <w:r w:rsidR="0022097A" w:rsidRPr="00AA7241">
        <w:rPr>
          <w:rFonts w:eastAsia="Times New Roman" w:cs="Arial"/>
          <w:szCs w:val="20"/>
        </w:rPr>
        <w:t xml:space="preserve">teh </w:t>
      </w:r>
      <w:r w:rsidR="00462F77" w:rsidRPr="00AA7241">
        <w:rPr>
          <w:rFonts w:eastAsia="Times New Roman" w:cs="Arial"/>
          <w:szCs w:val="20"/>
        </w:rPr>
        <w:t>navodil</w:t>
      </w:r>
      <w:r w:rsidR="0022097A" w:rsidRPr="00AA7241">
        <w:rPr>
          <w:rFonts w:eastAsia="Times New Roman" w:cs="Arial"/>
          <w:szCs w:val="20"/>
        </w:rPr>
        <w:t xml:space="preserve">. </w:t>
      </w:r>
    </w:p>
    <w:p w14:paraId="3E783EAA" w14:textId="77777777" w:rsidR="00B25E41" w:rsidRPr="00AA7241" w:rsidRDefault="00B25E41" w:rsidP="00D95D35">
      <w:pPr>
        <w:spacing w:line="0" w:lineRule="atLeast"/>
        <w:jc w:val="both"/>
        <w:rPr>
          <w:rFonts w:eastAsia="Times New Roman" w:cs="Arial"/>
          <w:szCs w:val="20"/>
        </w:rPr>
      </w:pPr>
    </w:p>
    <w:p w14:paraId="40B6E74D" w14:textId="77777777" w:rsidR="000C750B" w:rsidRPr="00AA7241" w:rsidRDefault="000C750B" w:rsidP="000C750B">
      <w:pPr>
        <w:pStyle w:val="Naslov3"/>
        <w:spacing w:line="0" w:lineRule="atLeast"/>
        <w:rPr>
          <w:rFonts w:cs="Arial"/>
          <w:szCs w:val="20"/>
        </w:rPr>
      </w:pPr>
      <w:bookmarkStart w:id="45" w:name="_Toc20995082"/>
      <w:bookmarkStart w:id="46" w:name="_Toc99630801"/>
      <w:r w:rsidRPr="00AA7241">
        <w:rPr>
          <w:rFonts w:cs="Arial"/>
          <w:szCs w:val="20"/>
        </w:rPr>
        <w:t>Ustreznost za opravljanje poklicne dejavnosti</w:t>
      </w:r>
      <w:bookmarkEnd w:id="45"/>
      <w:bookmarkEnd w:id="46"/>
    </w:p>
    <w:p w14:paraId="757A434C" w14:textId="77777777" w:rsidR="008610B0" w:rsidRPr="00AA7241" w:rsidRDefault="008610B0" w:rsidP="009226B9">
      <w:pPr>
        <w:spacing w:line="0" w:lineRule="atLeast"/>
        <w:ind w:left="284"/>
        <w:jc w:val="both"/>
        <w:rPr>
          <w:rFonts w:cs="Arial"/>
          <w:szCs w:val="20"/>
        </w:rPr>
      </w:pPr>
    </w:p>
    <w:p w14:paraId="68729152" w14:textId="34B5291C" w:rsidR="004D243D" w:rsidRPr="0069168A" w:rsidRDefault="004D243D" w:rsidP="004D243D">
      <w:pPr>
        <w:pStyle w:val="Odstavekseznama"/>
        <w:numPr>
          <w:ilvl w:val="0"/>
          <w:numId w:val="12"/>
        </w:numPr>
        <w:spacing w:line="0" w:lineRule="atLeast"/>
        <w:ind w:left="284" w:hanging="284"/>
        <w:jc w:val="both"/>
        <w:rPr>
          <w:rFonts w:eastAsia="Times New Roman" w:cs="Arial"/>
          <w:szCs w:val="20"/>
        </w:rPr>
      </w:pPr>
      <w:r w:rsidRPr="0069168A">
        <w:rPr>
          <w:rFonts w:eastAsia="Times New Roman" w:cs="Arial"/>
          <w:szCs w:val="20"/>
        </w:rPr>
        <w:t xml:space="preserve">Ponudnik ima v </w:t>
      </w:r>
      <w:r w:rsidR="004F0E83" w:rsidRPr="0069168A">
        <w:rPr>
          <w:rFonts w:eastAsia="Times New Roman" w:cs="Arial"/>
          <w:szCs w:val="20"/>
        </w:rPr>
        <w:t>P</w:t>
      </w:r>
      <w:r w:rsidRPr="0069168A">
        <w:rPr>
          <w:rFonts w:eastAsia="Times New Roman" w:cs="Arial"/>
          <w:szCs w:val="20"/>
        </w:rPr>
        <w:t>oslovni register Slovenije vpisano</w:t>
      </w:r>
      <w:r w:rsidR="004F0E83" w:rsidRPr="0069168A">
        <w:rPr>
          <w:rFonts w:eastAsia="Times New Roman" w:cs="Arial"/>
          <w:szCs w:val="20"/>
        </w:rPr>
        <w:t xml:space="preserve"> vsaj eno od</w:t>
      </w:r>
      <w:r w:rsidRPr="0069168A">
        <w:rPr>
          <w:rFonts w:eastAsia="Times New Roman" w:cs="Arial"/>
          <w:szCs w:val="20"/>
        </w:rPr>
        <w:t xml:space="preserve"> dejavnost</w:t>
      </w:r>
      <w:r w:rsidR="004F0E83" w:rsidRPr="0069168A">
        <w:rPr>
          <w:rFonts w:eastAsia="Times New Roman" w:cs="Arial"/>
          <w:szCs w:val="20"/>
        </w:rPr>
        <w:t>i</w:t>
      </w:r>
      <w:r w:rsidR="0069168A" w:rsidRPr="0069168A">
        <w:rPr>
          <w:rFonts w:eastAsia="Times New Roman" w:cs="Arial"/>
          <w:szCs w:val="20"/>
        </w:rPr>
        <w:t xml:space="preserve">, ki so s predpisom, ki ureja standardno klasifikacijo dejavnosti, opredeljene kot </w:t>
      </w:r>
      <w:r w:rsidR="0069168A">
        <w:rPr>
          <w:rFonts w:eastAsia="Times New Roman" w:cs="Arial"/>
          <w:szCs w:val="20"/>
        </w:rPr>
        <w:t>a</w:t>
      </w:r>
      <w:r w:rsidR="0069168A" w:rsidRPr="0069168A">
        <w:rPr>
          <w:rFonts w:eastAsia="Times New Roman" w:cs="Arial"/>
          <w:szCs w:val="20"/>
        </w:rPr>
        <w:t>rhitekturno in tehnično projektiranje, tehnično preizkušanje in analiziranje</w:t>
      </w:r>
      <w:r w:rsidRPr="0069168A">
        <w:rPr>
          <w:rFonts w:eastAsia="Times New Roman" w:cs="Arial"/>
          <w:szCs w:val="20"/>
        </w:rPr>
        <w:t xml:space="preserve"> (</w:t>
      </w:r>
      <w:r w:rsidR="00DF63B0">
        <w:rPr>
          <w:rFonts w:eastAsia="Times New Roman" w:cs="Arial"/>
          <w:szCs w:val="20"/>
        </w:rPr>
        <w:t xml:space="preserve">v okviru </w:t>
      </w:r>
      <w:r w:rsidR="0069168A">
        <w:rPr>
          <w:rFonts w:eastAsia="Times New Roman" w:cs="Arial"/>
          <w:szCs w:val="20"/>
        </w:rPr>
        <w:t>šifr</w:t>
      </w:r>
      <w:r w:rsidR="00DF63B0">
        <w:rPr>
          <w:rFonts w:eastAsia="Times New Roman" w:cs="Arial"/>
          <w:szCs w:val="20"/>
        </w:rPr>
        <w:t>e</w:t>
      </w:r>
      <w:r w:rsidR="0069168A">
        <w:rPr>
          <w:rFonts w:eastAsia="Times New Roman" w:cs="Arial"/>
          <w:szCs w:val="20"/>
        </w:rPr>
        <w:t xml:space="preserve"> kategorije </w:t>
      </w:r>
      <w:r w:rsidRPr="0069168A">
        <w:rPr>
          <w:rFonts w:eastAsia="Times New Roman" w:cs="Arial"/>
          <w:szCs w:val="20"/>
        </w:rPr>
        <w:t>71).</w:t>
      </w:r>
    </w:p>
    <w:p w14:paraId="243024FB" w14:textId="77777777" w:rsidR="00563726" w:rsidRPr="00AA7241" w:rsidRDefault="00563726" w:rsidP="00563726">
      <w:pPr>
        <w:spacing w:line="0" w:lineRule="atLeast"/>
        <w:jc w:val="both"/>
        <w:rPr>
          <w:rFonts w:cs="Arial"/>
          <w:szCs w:val="20"/>
        </w:rPr>
      </w:pPr>
    </w:p>
    <w:p w14:paraId="660767CE" w14:textId="77777777" w:rsidR="00563726" w:rsidRPr="00770404" w:rsidRDefault="00563726" w:rsidP="00563726">
      <w:pPr>
        <w:spacing w:line="0" w:lineRule="atLeast"/>
        <w:ind w:left="284"/>
        <w:jc w:val="both"/>
        <w:rPr>
          <w:rFonts w:cs="Arial"/>
          <w:b/>
          <w:bCs/>
          <w:szCs w:val="20"/>
        </w:rPr>
      </w:pPr>
      <w:r w:rsidRPr="00770404">
        <w:rPr>
          <w:rFonts w:cs="Arial"/>
          <w:b/>
          <w:bCs/>
          <w:szCs w:val="20"/>
        </w:rPr>
        <w:t>DOKAZILO:</w:t>
      </w:r>
    </w:p>
    <w:p w14:paraId="452633A2" w14:textId="77777777"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Izpolnjen obrazec »ESPD« </w:t>
      </w:r>
      <w:r w:rsidRPr="00AA7241">
        <w:rPr>
          <w:rFonts w:eastAsia="Times New Roman" w:cs="Arial"/>
          <w:szCs w:val="20"/>
        </w:rPr>
        <w:t>(del IV: Pogoji za sodelovanje, razdelek A: Ustreznost/Vpis v poslovni register). Ponudnik izbere »DA« in s tem ter podpisom ESPD obrazca jamči, da izpolnjuje zahtevo iz pogoja</w:t>
      </w:r>
    </w:p>
    <w:p w14:paraId="08C6636C" w14:textId="77777777"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74C53B87" w14:textId="77777777" w:rsidR="00563726" w:rsidRPr="00AA7241" w:rsidRDefault="00563726" w:rsidP="00563726">
      <w:pPr>
        <w:spacing w:line="0" w:lineRule="atLeast"/>
        <w:ind w:left="284"/>
        <w:jc w:val="both"/>
        <w:rPr>
          <w:rFonts w:eastAsia="Calibri" w:cs="Arial"/>
          <w:szCs w:val="20"/>
        </w:rPr>
      </w:pPr>
      <w:r w:rsidRPr="00AA7241">
        <w:rPr>
          <w:rFonts w:eastAsia="Times New Roman" w:cs="Arial"/>
          <w:b/>
          <w:szCs w:val="20"/>
        </w:rPr>
        <w:t xml:space="preserve">vpogled v javno evidenco </w:t>
      </w:r>
      <w:r w:rsidRPr="00AA7241">
        <w:rPr>
          <w:rFonts w:cs="Arial"/>
          <w:b/>
          <w:szCs w:val="20"/>
        </w:rPr>
        <w:t>pri poslovnem registru AJPES</w:t>
      </w:r>
      <w:r w:rsidRPr="00AA7241">
        <w:rPr>
          <w:rFonts w:cs="Arial"/>
          <w:szCs w:val="20"/>
        </w:rPr>
        <w:t xml:space="preserve">. </w:t>
      </w:r>
      <w:r w:rsidRPr="00AA7241">
        <w:rPr>
          <w:rFonts w:eastAsia="Calibri" w:cs="Arial"/>
          <w:szCs w:val="20"/>
        </w:rPr>
        <w:t xml:space="preserve">Naročnik bo navedeno preveril v javni evidenci pri AJPES. </w:t>
      </w:r>
    </w:p>
    <w:p w14:paraId="4D89B33C" w14:textId="77777777" w:rsidR="00563726" w:rsidRPr="00AA7241" w:rsidRDefault="00563726" w:rsidP="00563726">
      <w:pPr>
        <w:spacing w:line="0" w:lineRule="atLeast"/>
        <w:ind w:left="284"/>
        <w:jc w:val="both"/>
        <w:rPr>
          <w:rFonts w:cs="Arial"/>
          <w:szCs w:val="20"/>
        </w:rPr>
      </w:pPr>
    </w:p>
    <w:p w14:paraId="36ADF51E" w14:textId="77777777" w:rsidR="00563726" w:rsidRPr="00AA7241" w:rsidRDefault="00563726" w:rsidP="00563726">
      <w:pPr>
        <w:spacing w:line="0" w:lineRule="atLeast"/>
        <w:ind w:left="284"/>
        <w:jc w:val="both"/>
        <w:rPr>
          <w:rFonts w:cs="Arial"/>
          <w:szCs w:val="20"/>
        </w:rPr>
      </w:pPr>
      <w:r w:rsidRPr="00AA7241">
        <w:rPr>
          <w:rFonts w:cs="Arial"/>
          <w:szCs w:val="20"/>
        </w:rPr>
        <w:t>V kolikor ima gospodarski subjekt sedež v drugi državi članici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od ponudnika zahteval, da priloži ustrezno dokazilo iz navedene nacionalne baze podatkov. Enako bo ravnal, v kolikor dostop do posameznega izkaza iz te točke ne bo mogoč brezplačno z neposrednim dostopom do nacionalne baze podatkov te države oziroma do nacionalne baze podatkov katere koli države članice EU ali v primeru, ko bo šlo za podatek, ki se hrani v državi, ki ni članica EU. Ponudnik lahko že v ponudbi predloži predmetni izkaz, ki pa mora vsebovati enake podatke, kot jih izkazuje navedeni izkaz pri AJPES.</w:t>
      </w:r>
    </w:p>
    <w:p w14:paraId="4AA13E17" w14:textId="77777777" w:rsidR="00563726" w:rsidRPr="00AA7241" w:rsidRDefault="00563726" w:rsidP="00563726">
      <w:pPr>
        <w:spacing w:line="0" w:lineRule="atLeast"/>
        <w:ind w:left="284"/>
        <w:jc w:val="both"/>
        <w:rPr>
          <w:rFonts w:cs="Arial"/>
          <w:szCs w:val="20"/>
        </w:rPr>
      </w:pPr>
    </w:p>
    <w:p w14:paraId="26D7C90E" w14:textId="4D72F6BF" w:rsidR="00563726" w:rsidRPr="00AA7241" w:rsidRDefault="00563726" w:rsidP="00563726">
      <w:pPr>
        <w:numPr>
          <w:ilvl w:val="0"/>
          <w:numId w:val="12"/>
        </w:numPr>
        <w:spacing w:line="0" w:lineRule="atLeast"/>
        <w:ind w:left="284" w:hanging="284"/>
        <w:contextualSpacing/>
        <w:jc w:val="both"/>
        <w:rPr>
          <w:rFonts w:cs="Arial"/>
          <w:szCs w:val="20"/>
        </w:rPr>
      </w:pPr>
      <w:r w:rsidRPr="00AA7241">
        <w:rPr>
          <w:rFonts w:cs="Arial"/>
          <w:szCs w:val="20"/>
        </w:rPr>
        <w:t>Ponudnik izpolnjuje pogoj, skladno z določili 14. člena Zakona o arhitekturni in inženirski dejavnosti (Uradni list RS, št. 61/17 – v nadaljevanju: ZAID) glede zaposlitve pooblaščenega arhitekta in inženirja.</w:t>
      </w:r>
    </w:p>
    <w:p w14:paraId="3F48E99D" w14:textId="77777777" w:rsidR="00563726" w:rsidRPr="00AA7241" w:rsidRDefault="00563726" w:rsidP="00563726">
      <w:pPr>
        <w:spacing w:line="0" w:lineRule="atLeast"/>
        <w:ind w:left="284"/>
        <w:contextualSpacing/>
        <w:jc w:val="both"/>
        <w:rPr>
          <w:rFonts w:cs="Arial"/>
          <w:b/>
          <w:szCs w:val="20"/>
        </w:rPr>
      </w:pPr>
    </w:p>
    <w:p w14:paraId="6B370978" w14:textId="77777777" w:rsidR="00563726" w:rsidRPr="00AA7241" w:rsidRDefault="00563726" w:rsidP="00563726">
      <w:pPr>
        <w:spacing w:line="0" w:lineRule="atLeast"/>
        <w:ind w:left="284"/>
        <w:jc w:val="both"/>
        <w:rPr>
          <w:rFonts w:cs="Arial"/>
          <w:b/>
          <w:bCs/>
          <w:szCs w:val="20"/>
        </w:rPr>
      </w:pPr>
      <w:r w:rsidRPr="00AA7241">
        <w:rPr>
          <w:rFonts w:cs="Arial"/>
          <w:b/>
          <w:bCs/>
          <w:szCs w:val="20"/>
        </w:rPr>
        <w:t>DOKAZILO:</w:t>
      </w:r>
    </w:p>
    <w:p w14:paraId="39732DD7" w14:textId="5125B8D1" w:rsidR="00563726" w:rsidRPr="00AA7241" w:rsidRDefault="00563726" w:rsidP="00563726">
      <w:pPr>
        <w:spacing w:line="0" w:lineRule="atLeast"/>
        <w:ind w:left="284"/>
        <w:jc w:val="both"/>
        <w:rPr>
          <w:rFonts w:eastAsia="Times New Roman" w:cs="Arial"/>
          <w:szCs w:val="20"/>
        </w:rPr>
      </w:pPr>
      <w:r w:rsidRPr="00AA7241">
        <w:rPr>
          <w:rFonts w:cs="Arial"/>
          <w:b/>
          <w:szCs w:val="20"/>
        </w:rPr>
        <w:t xml:space="preserve">Izpolnjen obrazec »ESPD« </w:t>
      </w:r>
      <w:r w:rsidRPr="00AA7241">
        <w:rPr>
          <w:rFonts w:eastAsia="Times New Roman" w:cs="Arial"/>
          <w:szCs w:val="20"/>
        </w:rPr>
        <w:t>(del IV: Pogoji za sodelovanje, C: Tehnična in strokovna sposobnost/ Izobrazba in strokovna usposobljenost). Ponudnik v obrazec ESPD navede ime in priimek kadra in evidenčno številko vpisa v imenik pooblaščenih arhitektov in inženirjev pri pristojni poklicni zbornici (če je kader vpisan v imenik, npr. pri ZAPS, IZS) oz. navedbo, da ni vpisan</w:t>
      </w:r>
    </w:p>
    <w:p w14:paraId="60CC2273" w14:textId="5FE229D0"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7FA2114A" w14:textId="77777777" w:rsidR="00563726" w:rsidRPr="00AA7241" w:rsidRDefault="00563726" w:rsidP="00563726">
      <w:pPr>
        <w:spacing w:line="0" w:lineRule="atLeast"/>
        <w:ind w:left="284"/>
        <w:jc w:val="both"/>
        <w:rPr>
          <w:rFonts w:cs="Arial"/>
          <w:szCs w:val="20"/>
        </w:rPr>
      </w:pPr>
      <w:r w:rsidRPr="00AA7241">
        <w:rPr>
          <w:rFonts w:cs="Arial"/>
          <w:b/>
          <w:szCs w:val="20"/>
        </w:rPr>
        <w:t>fotokopija veljavnega obrazca M1</w:t>
      </w:r>
      <w:r w:rsidRPr="00AA7241">
        <w:rPr>
          <w:rFonts w:cs="Arial"/>
          <w:szCs w:val="20"/>
        </w:rPr>
        <w:t xml:space="preserve"> z morebitnimi prilogami, s čimer ponudnik izkazuje izpolnjevanja pogoja glede zaposlitve, v skladu z določili druge alineje, drugega odstavka 14. člena ZAID </w:t>
      </w:r>
    </w:p>
    <w:p w14:paraId="1400BAFB" w14:textId="77777777" w:rsidR="00563726" w:rsidRPr="00AA7241" w:rsidRDefault="00563726" w:rsidP="00563726">
      <w:pPr>
        <w:spacing w:line="0" w:lineRule="atLeast"/>
        <w:ind w:left="284"/>
        <w:jc w:val="both"/>
        <w:rPr>
          <w:rFonts w:cs="Arial"/>
          <w:szCs w:val="20"/>
          <w:u w:val="single"/>
        </w:rPr>
      </w:pPr>
      <w:r w:rsidRPr="00AA7241">
        <w:rPr>
          <w:rFonts w:cs="Arial"/>
          <w:szCs w:val="20"/>
          <w:u w:val="single"/>
        </w:rPr>
        <w:t>in</w:t>
      </w:r>
    </w:p>
    <w:p w14:paraId="79B54D9B" w14:textId="77777777"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Obrazec </w:t>
      </w:r>
      <w:r w:rsidRPr="00AA7241">
        <w:rPr>
          <w:rFonts w:eastAsia="Times New Roman" w:cs="Arial"/>
          <w:szCs w:val="20"/>
        </w:rPr>
        <w:t>»</w:t>
      </w:r>
      <w:r w:rsidRPr="00AA7241">
        <w:rPr>
          <w:rFonts w:eastAsia="Times New Roman" w:cs="Arial"/>
          <w:b/>
          <w:szCs w:val="20"/>
        </w:rPr>
        <w:t xml:space="preserve">Izjava kadra s pooblastilom« </w:t>
      </w:r>
      <w:r w:rsidRPr="00AA7241">
        <w:rPr>
          <w:rFonts w:eastAsia="Times New Roman" w:cs="Arial"/>
          <w:szCs w:val="20"/>
        </w:rPr>
        <w:t>(samo v primeru, če prijavljeni kader ni vpisan v pristojno poklicno zbornico)</w:t>
      </w:r>
    </w:p>
    <w:p w14:paraId="3B6F1FE1" w14:textId="77777777" w:rsidR="00563726" w:rsidRPr="00AA7241" w:rsidRDefault="00563726" w:rsidP="00563726">
      <w:pPr>
        <w:spacing w:line="0" w:lineRule="atLeast"/>
        <w:ind w:left="284"/>
        <w:jc w:val="both"/>
        <w:rPr>
          <w:rFonts w:cs="Arial"/>
          <w:szCs w:val="20"/>
        </w:rPr>
      </w:pPr>
    </w:p>
    <w:p w14:paraId="3126DC39" w14:textId="77777777" w:rsidR="00563726" w:rsidRPr="00AA7241" w:rsidRDefault="00563726" w:rsidP="00563726">
      <w:pPr>
        <w:numPr>
          <w:ilvl w:val="0"/>
          <w:numId w:val="12"/>
        </w:numPr>
        <w:spacing w:line="0" w:lineRule="atLeast"/>
        <w:ind w:left="284" w:hanging="284"/>
        <w:contextualSpacing/>
        <w:jc w:val="both"/>
        <w:rPr>
          <w:rFonts w:cs="Arial"/>
          <w:szCs w:val="20"/>
        </w:rPr>
      </w:pPr>
      <w:r w:rsidRPr="00AA7241">
        <w:rPr>
          <w:rFonts w:cs="Arial"/>
          <w:szCs w:val="20"/>
        </w:rPr>
        <w:t>Ponudnik ima zavarovano odgovornost za škodo v zvezi z opravljanjem dejavnosti, ki je predmet javnega naročila skladno z določili 15. člena ZAID.</w:t>
      </w:r>
    </w:p>
    <w:p w14:paraId="327ADBD0" w14:textId="77777777" w:rsidR="00B2656A" w:rsidRDefault="00B2656A" w:rsidP="00E12910">
      <w:pPr>
        <w:spacing w:line="0" w:lineRule="atLeast"/>
        <w:jc w:val="both"/>
        <w:rPr>
          <w:rFonts w:eastAsia="Times New Roman" w:cs="Arial"/>
          <w:b/>
          <w:szCs w:val="20"/>
        </w:rPr>
      </w:pPr>
    </w:p>
    <w:p w14:paraId="06BCE9EE" w14:textId="6EB86155" w:rsidR="00563726" w:rsidRPr="00AA7241" w:rsidRDefault="00563726" w:rsidP="00563726">
      <w:pPr>
        <w:spacing w:line="0" w:lineRule="atLeast"/>
        <w:ind w:left="284"/>
        <w:jc w:val="both"/>
        <w:rPr>
          <w:rFonts w:eastAsia="Times New Roman" w:cs="Arial"/>
          <w:b/>
          <w:szCs w:val="20"/>
        </w:rPr>
      </w:pPr>
      <w:r w:rsidRPr="00AA7241">
        <w:rPr>
          <w:rFonts w:eastAsia="Times New Roman" w:cs="Arial"/>
          <w:b/>
          <w:szCs w:val="20"/>
        </w:rPr>
        <w:t>DOKAZILO:</w:t>
      </w:r>
    </w:p>
    <w:p w14:paraId="1866F72D" w14:textId="77777777" w:rsidR="00563726" w:rsidRPr="00AA7241" w:rsidRDefault="00563726" w:rsidP="00563726">
      <w:pPr>
        <w:spacing w:line="0" w:lineRule="atLeast"/>
        <w:ind w:left="284"/>
        <w:jc w:val="both"/>
        <w:rPr>
          <w:rFonts w:eastAsia="Times New Roman" w:cs="Arial"/>
          <w:szCs w:val="20"/>
        </w:rPr>
      </w:pPr>
      <w:r w:rsidRPr="00AA7241">
        <w:rPr>
          <w:rFonts w:eastAsia="Times New Roman" w:cs="Arial"/>
          <w:b/>
          <w:szCs w:val="20"/>
        </w:rPr>
        <w:t xml:space="preserve">Izpolnjen obrazec »ESPD« </w:t>
      </w:r>
      <w:r w:rsidRPr="00AA7241">
        <w:rPr>
          <w:rFonts w:eastAsia="Times New Roman" w:cs="Arial"/>
          <w:szCs w:val="20"/>
        </w:rPr>
        <w:t xml:space="preserve">(del VI: Sklepne izjave, drugi odstavek: Poleg tega podpisani uradno izjavljam/izjavljamo, da imamo v skladu s 15. členom </w:t>
      </w:r>
      <w:r w:rsidRPr="00AA7241">
        <w:rPr>
          <w:rFonts w:cs="Arial"/>
          <w:szCs w:val="20"/>
        </w:rPr>
        <w:t xml:space="preserve">Zakona o arhitekturni in inženirski dejavnosti </w:t>
      </w:r>
      <w:r w:rsidRPr="00AA7241">
        <w:rPr>
          <w:rFonts w:eastAsia="Times New Roman" w:cs="Arial"/>
          <w:szCs w:val="20"/>
        </w:rPr>
        <w:t>zavarovano odgovornost za škodo, ki bi utegnila nastati naročniku in tretjim osebam v zvezi z opravljanjem svoje dejavnosti). Ponudnik s podpisom ESPD obrazca jamči, da izpolnjuje zahtevo iz pogoja.</w:t>
      </w:r>
    </w:p>
    <w:p w14:paraId="4BC21A7A" w14:textId="77777777" w:rsidR="00563726" w:rsidRPr="00AA7241" w:rsidRDefault="00563726" w:rsidP="00563726">
      <w:pPr>
        <w:spacing w:line="0" w:lineRule="atLeast"/>
        <w:ind w:left="284"/>
        <w:jc w:val="both"/>
        <w:rPr>
          <w:rFonts w:eastAsia="Times New Roman" w:cs="Arial"/>
          <w:szCs w:val="20"/>
          <w:u w:val="single"/>
        </w:rPr>
      </w:pPr>
      <w:r w:rsidRPr="00AA7241">
        <w:rPr>
          <w:rFonts w:eastAsia="Times New Roman" w:cs="Arial"/>
          <w:szCs w:val="20"/>
          <w:u w:val="single"/>
        </w:rPr>
        <w:t>in</w:t>
      </w:r>
    </w:p>
    <w:p w14:paraId="43F82FB4" w14:textId="26219AFA" w:rsidR="00563726" w:rsidRPr="00AA7241" w:rsidRDefault="00563726" w:rsidP="00563726">
      <w:pPr>
        <w:spacing w:line="0" w:lineRule="atLeast"/>
        <w:ind w:left="284"/>
        <w:jc w:val="both"/>
        <w:rPr>
          <w:rFonts w:cs="Arial"/>
          <w:szCs w:val="20"/>
        </w:rPr>
      </w:pPr>
      <w:r w:rsidRPr="00AA7241">
        <w:rPr>
          <w:rFonts w:cs="Arial"/>
          <w:b/>
          <w:szCs w:val="20"/>
        </w:rPr>
        <w:t xml:space="preserve">Fotokopija veljavne zavarovalne police </w:t>
      </w:r>
      <w:r w:rsidRPr="00AA7241">
        <w:rPr>
          <w:rFonts w:cs="Arial"/>
          <w:szCs w:val="20"/>
        </w:rPr>
        <w:t>(</w:t>
      </w:r>
      <w:r w:rsidR="00E61EC0" w:rsidRPr="00526ED7">
        <w:rPr>
          <w:rFonts w:cs="Arial"/>
          <w:szCs w:val="20"/>
        </w:rPr>
        <w:t>Naročnik bo lahko fotokopijo veljavne police zahteval pred izdajo odločitve od ponudnika kateremu namerava oddati naročilo, vendar pa najpozneje od izbranega ponudnika v roku 5 delovnih dni od poziva, pred podpisom pogodbe za predmetno naročilo</w:t>
      </w:r>
      <w:r w:rsidRPr="00AA7241">
        <w:rPr>
          <w:rFonts w:cs="Arial"/>
          <w:szCs w:val="20"/>
        </w:rPr>
        <w:t>).</w:t>
      </w:r>
    </w:p>
    <w:p w14:paraId="6BEC7CF4" w14:textId="77777777" w:rsidR="009226B9" w:rsidRPr="00AA7241" w:rsidRDefault="009226B9" w:rsidP="009226B9">
      <w:pPr>
        <w:spacing w:line="0" w:lineRule="atLeast"/>
        <w:ind w:left="284"/>
        <w:jc w:val="both"/>
        <w:rPr>
          <w:rFonts w:cs="Arial"/>
          <w:szCs w:val="20"/>
        </w:rPr>
      </w:pPr>
    </w:p>
    <w:p w14:paraId="7AA601BE" w14:textId="77777777" w:rsidR="006E4352" w:rsidRPr="00AA7241" w:rsidRDefault="006E4352" w:rsidP="00D95D35">
      <w:pPr>
        <w:pStyle w:val="Naslov3"/>
        <w:spacing w:line="0" w:lineRule="atLeast"/>
        <w:rPr>
          <w:rFonts w:cs="Arial"/>
          <w:szCs w:val="20"/>
        </w:rPr>
      </w:pPr>
      <w:bookmarkStart w:id="47" w:name="_Toc99630802"/>
      <w:bookmarkEnd w:id="44"/>
      <w:r w:rsidRPr="00AA7241">
        <w:rPr>
          <w:rFonts w:cs="Arial"/>
          <w:szCs w:val="20"/>
        </w:rPr>
        <w:t xml:space="preserve">Tehnična </w:t>
      </w:r>
      <w:r w:rsidR="003B7282" w:rsidRPr="00AA7241">
        <w:rPr>
          <w:rFonts w:cs="Arial"/>
          <w:szCs w:val="20"/>
        </w:rPr>
        <w:t>sposobnost</w:t>
      </w:r>
      <w:bookmarkEnd w:id="47"/>
    </w:p>
    <w:p w14:paraId="3F92459D" w14:textId="70540255" w:rsidR="00F9250C" w:rsidRPr="00AA7241" w:rsidRDefault="00F9250C" w:rsidP="007648BA">
      <w:pPr>
        <w:rPr>
          <w:rFonts w:cs="Arial"/>
          <w:szCs w:val="20"/>
        </w:rPr>
      </w:pPr>
    </w:p>
    <w:p w14:paraId="5456CDE8" w14:textId="6B2544F1" w:rsidR="006260FD" w:rsidRPr="00170776" w:rsidRDefault="00170776" w:rsidP="006260FD">
      <w:pPr>
        <w:spacing w:line="0" w:lineRule="atLeast"/>
        <w:jc w:val="both"/>
        <w:rPr>
          <w:rFonts w:cs="Arial"/>
          <w:szCs w:val="20"/>
        </w:rPr>
      </w:pPr>
      <w:bookmarkStart w:id="48" w:name="_Hlk24454063"/>
      <w:r w:rsidRPr="00170776">
        <w:rPr>
          <w:szCs w:val="20"/>
        </w:rPr>
        <w:t xml:space="preserve">Ponudnik je v zadnjih </w:t>
      </w:r>
      <w:r>
        <w:rPr>
          <w:szCs w:val="20"/>
        </w:rPr>
        <w:t>desetih</w:t>
      </w:r>
      <w:r w:rsidRPr="00170776">
        <w:rPr>
          <w:szCs w:val="20"/>
        </w:rPr>
        <w:t xml:space="preserve"> letih, šteto od dneva objave obvestila o tem naročilu na Portalu javnih naročil</w:t>
      </w:r>
      <w:r w:rsidR="00F91FCA" w:rsidRPr="00170776">
        <w:rPr>
          <w:rFonts w:cs="Arial"/>
          <w:szCs w:val="20"/>
        </w:rPr>
        <w:t xml:space="preserve">, izvedel </w:t>
      </w:r>
      <w:r w:rsidR="002B047C" w:rsidRPr="00170776">
        <w:rPr>
          <w:rFonts w:cs="Arial"/>
          <w:szCs w:val="20"/>
        </w:rPr>
        <w:t>vsa</w:t>
      </w:r>
      <w:r w:rsidR="00F91FCA" w:rsidRPr="00170776">
        <w:rPr>
          <w:rFonts w:cs="Arial"/>
          <w:szCs w:val="20"/>
        </w:rPr>
        <w:t>j</w:t>
      </w:r>
      <w:r w:rsidR="008F5212" w:rsidRPr="00170776">
        <w:rPr>
          <w:rFonts w:cs="Arial"/>
          <w:szCs w:val="20"/>
        </w:rPr>
        <w:t xml:space="preserve"> 2 (</w:t>
      </w:r>
      <w:r w:rsidR="00F91FCA" w:rsidRPr="00170776">
        <w:rPr>
          <w:rFonts w:cs="Arial"/>
          <w:szCs w:val="20"/>
        </w:rPr>
        <w:t>dva</w:t>
      </w:r>
      <w:r w:rsidR="008F5212" w:rsidRPr="00170776">
        <w:rPr>
          <w:rFonts w:cs="Arial"/>
          <w:szCs w:val="20"/>
        </w:rPr>
        <w:t xml:space="preserve">) </w:t>
      </w:r>
      <w:r w:rsidR="00F91FCA" w:rsidRPr="00170776">
        <w:rPr>
          <w:rFonts w:cs="Arial"/>
          <w:szCs w:val="20"/>
        </w:rPr>
        <w:t xml:space="preserve">projekta </w:t>
      </w:r>
      <w:bookmarkStart w:id="49" w:name="_Hlk24454614"/>
      <w:r w:rsidR="00F91FCA" w:rsidRPr="00170776">
        <w:rPr>
          <w:rFonts w:cs="Arial"/>
          <w:szCs w:val="20"/>
        </w:rPr>
        <w:t xml:space="preserve">iz naslova </w:t>
      </w:r>
      <w:r w:rsidR="00F91FCA" w:rsidRPr="00170776">
        <w:rPr>
          <w:rFonts w:eastAsia="Times New Roman" w:cs="Arial"/>
          <w:szCs w:val="20"/>
        </w:rPr>
        <w:t>projektiranja</w:t>
      </w:r>
      <w:r w:rsidR="002B047C" w:rsidRPr="00170776">
        <w:rPr>
          <w:rFonts w:eastAsia="Times New Roman" w:cs="Arial"/>
          <w:szCs w:val="20"/>
        </w:rPr>
        <w:t xml:space="preserve"> za faze </w:t>
      </w:r>
      <w:r w:rsidR="00F91FCA" w:rsidRPr="00170776">
        <w:rPr>
          <w:rFonts w:eastAsia="Times New Roman" w:cs="Arial"/>
          <w:szCs w:val="20"/>
        </w:rPr>
        <w:t>DGD</w:t>
      </w:r>
      <w:r w:rsidR="002B047C" w:rsidRPr="00170776">
        <w:rPr>
          <w:rFonts w:eastAsia="Times New Roman" w:cs="Arial"/>
          <w:szCs w:val="20"/>
        </w:rPr>
        <w:t xml:space="preserve">, </w:t>
      </w:r>
      <w:r w:rsidR="00F91FCA" w:rsidRPr="00170776">
        <w:rPr>
          <w:rFonts w:eastAsia="Times New Roman" w:cs="Arial"/>
          <w:szCs w:val="20"/>
        </w:rPr>
        <w:t>PZI</w:t>
      </w:r>
      <w:r w:rsidR="002B047C" w:rsidRPr="00170776">
        <w:rPr>
          <w:rFonts w:eastAsia="Times New Roman" w:cs="Arial"/>
          <w:szCs w:val="20"/>
        </w:rPr>
        <w:t>, in PID</w:t>
      </w:r>
      <w:r w:rsidR="00F91FCA" w:rsidRPr="00170776">
        <w:rPr>
          <w:rFonts w:eastAsia="Times New Roman" w:cs="Arial"/>
          <w:szCs w:val="20"/>
        </w:rPr>
        <w:t xml:space="preserve"> </w:t>
      </w:r>
      <w:bookmarkStart w:id="50" w:name="_Hlk99007544"/>
      <w:r w:rsidR="00F91FCA" w:rsidRPr="00170776">
        <w:rPr>
          <w:rFonts w:eastAsia="Times New Roman" w:cs="Arial"/>
          <w:szCs w:val="20"/>
        </w:rPr>
        <w:t>za izgradnjo ali ureditev poslovnih prostorov oz. primerljivih prostorov (reference s klasifikacijo</w:t>
      </w:r>
      <w:r w:rsidR="00F91FCA" w:rsidRPr="00170776">
        <w:rPr>
          <w:rFonts w:cs="Arial"/>
          <w:szCs w:val="20"/>
        </w:rPr>
        <w:t xml:space="preserve"> CC SI 1</w:t>
      </w:r>
      <w:r w:rsidR="002B047C" w:rsidRPr="00170776">
        <w:rPr>
          <w:rFonts w:cs="Arial"/>
          <w:szCs w:val="20"/>
        </w:rPr>
        <w:t>122</w:t>
      </w:r>
      <w:r w:rsidR="00F91FCA" w:rsidRPr="00170776">
        <w:rPr>
          <w:rFonts w:cs="Arial"/>
          <w:szCs w:val="20"/>
        </w:rPr>
        <w:t>, 1</w:t>
      </w:r>
      <w:r w:rsidR="002B047C" w:rsidRPr="00170776">
        <w:rPr>
          <w:rFonts w:cs="Arial"/>
          <w:szCs w:val="20"/>
        </w:rPr>
        <w:t>13</w:t>
      </w:r>
      <w:r w:rsidR="00F91FCA" w:rsidRPr="00170776">
        <w:rPr>
          <w:rFonts w:cs="Arial"/>
          <w:szCs w:val="20"/>
        </w:rPr>
        <w:t>, 12</w:t>
      </w:r>
      <w:r w:rsidR="002B047C" w:rsidRPr="00170776">
        <w:rPr>
          <w:rFonts w:cs="Arial"/>
          <w:szCs w:val="20"/>
        </w:rPr>
        <w:t>1</w:t>
      </w:r>
      <w:r w:rsidR="00F91FCA" w:rsidRPr="00170776">
        <w:rPr>
          <w:rFonts w:cs="Arial"/>
          <w:szCs w:val="20"/>
        </w:rPr>
        <w:t>, 12</w:t>
      </w:r>
      <w:r w:rsidR="002B047C" w:rsidRPr="00170776">
        <w:rPr>
          <w:rFonts w:cs="Arial"/>
          <w:szCs w:val="20"/>
        </w:rPr>
        <w:t>2</w:t>
      </w:r>
      <w:r w:rsidR="00F91FCA" w:rsidRPr="00170776">
        <w:rPr>
          <w:rFonts w:cs="Arial"/>
          <w:szCs w:val="20"/>
        </w:rPr>
        <w:t xml:space="preserve">, </w:t>
      </w:r>
      <w:r w:rsidR="002B047C" w:rsidRPr="00170776">
        <w:rPr>
          <w:rFonts w:cs="Arial"/>
          <w:szCs w:val="20"/>
        </w:rPr>
        <w:t>1</w:t>
      </w:r>
      <w:r w:rsidR="00F91FCA" w:rsidRPr="00170776">
        <w:rPr>
          <w:rFonts w:cs="Arial"/>
          <w:szCs w:val="20"/>
        </w:rPr>
        <w:t>23</w:t>
      </w:r>
      <w:r w:rsidR="002B047C" w:rsidRPr="00170776">
        <w:rPr>
          <w:rFonts w:cs="Arial"/>
          <w:szCs w:val="20"/>
        </w:rPr>
        <w:t xml:space="preserve"> in 1</w:t>
      </w:r>
      <w:r w:rsidR="00F91FCA" w:rsidRPr="00170776">
        <w:rPr>
          <w:rFonts w:cs="Arial"/>
          <w:szCs w:val="20"/>
        </w:rPr>
        <w:t>2</w:t>
      </w:r>
      <w:r w:rsidR="002B047C" w:rsidRPr="00170776">
        <w:rPr>
          <w:rFonts w:cs="Arial"/>
          <w:szCs w:val="20"/>
        </w:rPr>
        <w:t>6</w:t>
      </w:r>
      <w:r w:rsidR="00F91FCA" w:rsidRPr="00170776">
        <w:rPr>
          <w:rFonts w:cs="Arial"/>
          <w:szCs w:val="20"/>
        </w:rPr>
        <w:t>)</w:t>
      </w:r>
      <w:bookmarkEnd w:id="49"/>
      <w:bookmarkEnd w:id="50"/>
      <w:r w:rsidR="008B5FAC" w:rsidRPr="00170776">
        <w:rPr>
          <w:rFonts w:cs="Arial"/>
          <w:szCs w:val="20"/>
        </w:rPr>
        <w:t xml:space="preserve">. </w:t>
      </w:r>
      <w:r w:rsidR="006260FD" w:rsidRPr="00170776">
        <w:rPr>
          <w:rFonts w:cs="Arial"/>
          <w:szCs w:val="20"/>
        </w:rPr>
        <w:t>Vrednost posamičnega projekta projektantskih storitev je znašala vsaj 100.000,00 EUR z DDV ali vrednosti realiziranega projekta skupne vrednosti investicije vsaj 1.500.000,00 EUR z DDV.</w:t>
      </w:r>
    </w:p>
    <w:bookmarkEnd w:id="48"/>
    <w:p w14:paraId="203DDACA" w14:textId="77777777" w:rsidR="00511553" w:rsidRPr="00AA7241" w:rsidRDefault="00511553" w:rsidP="00511553">
      <w:pPr>
        <w:pStyle w:val="Pripombabesedilo"/>
        <w:spacing w:line="0" w:lineRule="atLeast"/>
        <w:jc w:val="both"/>
        <w:rPr>
          <w:rFonts w:cs="Arial"/>
          <w:szCs w:val="20"/>
        </w:rPr>
      </w:pPr>
    </w:p>
    <w:p w14:paraId="3E9DFCB8" w14:textId="77777777" w:rsidR="008B480A" w:rsidRPr="00AA7241" w:rsidRDefault="007648BA" w:rsidP="000978A5">
      <w:pPr>
        <w:rPr>
          <w:rFonts w:cs="Arial"/>
          <w:szCs w:val="20"/>
        </w:rPr>
      </w:pPr>
      <w:r w:rsidRPr="00AA7241">
        <w:rPr>
          <w:rFonts w:cs="Arial"/>
          <w:b/>
          <w:szCs w:val="20"/>
        </w:rPr>
        <w:t>DOKAZILO:</w:t>
      </w:r>
      <w:r w:rsidRPr="00AA7241">
        <w:rPr>
          <w:rFonts w:cs="Arial"/>
          <w:szCs w:val="20"/>
        </w:rPr>
        <w:t xml:space="preserve"> </w:t>
      </w:r>
    </w:p>
    <w:p w14:paraId="6D489875" w14:textId="4C1761AD" w:rsidR="007648BA" w:rsidRPr="00AA7241" w:rsidRDefault="008B480A" w:rsidP="000978A5">
      <w:pPr>
        <w:rPr>
          <w:rFonts w:cs="Arial"/>
          <w:szCs w:val="20"/>
        </w:rPr>
      </w:pPr>
      <w:r w:rsidRPr="00AA7241">
        <w:rPr>
          <w:rFonts w:cs="Arial"/>
          <w:b/>
          <w:szCs w:val="20"/>
        </w:rPr>
        <w:t>I</w:t>
      </w:r>
      <w:r w:rsidR="007648BA" w:rsidRPr="00AA7241">
        <w:rPr>
          <w:rFonts w:cs="Arial"/>
          <w:b/>
          <w:szCs w:val="20"/>
        </w:rPr>
        <w:t>zpolnjen obrazec ESPD</w:t>
      </w:r>
      <w:r w:rsidR="007648BA" w:rsidRPr="00AA7241">
        <w:rPr>
          <w:rFonts w:cs="Arial"/>
          <w:szCs w:val="20"/>
        </w:rPr>
        <w:t xml:space="preserve"> v delu IV: Pogoji za sodelovanje, C: Tehnična in strokovna sposobnost, odstavek »Za naročila storitev: izvedba storitev določene vrste«. Ponudnik navede zahtevane podatke in</w:t>
      </w:r>
      <w:r w:rsidR="006700A6" w:rsidRPr="00AA7241">
        <w:rPr>
          <w:rFonts w:cs="Arial"/>
          <w:szCs w:val="20"/>
        </w:rPr>
        <w:t xml:space="preserve"> sicer:</w:t>
      </w:r>
      <w:r w:rsidR="007648BA" w:rsidRPr="00AA7241">
        <w:rPr>
          <w:rFonts w:cs="Arial"/>
          <w:szCs w:val="20"/>
        </w:rPr>
        <w:t xml:space="preserve"> </w:t>
      </w:r>
    </w:p>
    <w:p w14:paraId="6C2C0618" w14:textId="21A77D39" w:rsidR="00543DBA" w:rsidRPr="00AA7241" w:rsidRDefault="00543DBA" w:rsidP="00543DBA">
      <w:pPr>
        <w:spacing w:line="0" w:lineRule="atLeast"/>
        <w:ind w:left="851"/>
        <w:jc w:val="both"/>
        <w:rPr>
          <w:rFonts w:eastAsia="Times New Roman" w:cs="Arial"/>
          <w:szCs w:val="20"/>
        </w:rPr>
      </w:pPr>
      <w:bookmarkStart w:id="51" w:name="_Hlk506304209"/>
      <w:bookmarkStart w:id="52" w:name="_Hlk506199432"/>
      <w:r w:rsidRPr="00AA7241">
        <w:rPr>
          <w:rFonts w:eastAsia="Times New Roman" w:cs="Arial"/>
          <w:szCs w:val="20"/>
        </w:rPr>
        <w:t>• »OPIS« vpiše kratek opis projekta;</w:t>
      </w:r>
    </w:p>
    <w:p w14:paraId="6FF2A4D3" w14:textId="3D8543BA" w:rsidR="00543DBA" w:rsidRPr="00AA7241" w:rsidRDefault="00543DBA" w:rsidP="00543DBA">
      <w:pPr>
        <w:spacing w:line="0" w:lineRule="atLeast"/>
        <w:ind w:left="851"/>
        <w:jc w:val="both"/>
        <w:rPr>
          <w:rFonts w:eastAsia="Times New Roman" w:cs="Arial"/>
          <w:szCs w:val="20"/>
        </w:rPr>
      </w:pPr>
      <w:r w:rsidRPr="00AA7241">
        <w:rPr>
          <w:rFonts w:eastAsia="Times New Roman" w:cs="Arial"/>
          <w:szCs w:val="20"/>
        </w:rPr>
        <w:t>• »EUR« vpiše vrednost referenčnega projekta v EUR z DDV;</w:t>
      </w:r>
    </w:p>
    <w:p w14:paraId="4AAA3840" w14:textId="33A133AB" w:rsidR="00543DBA" w:rsidRPr="00AA7241" w:rsidRDefault="00543DBA" w:rsidP="00543DBA">
      <w:pPr>
        <w:spacing w:line="0" w:lineRule="atLeast"/>
        <w:ind w:left="851"/>
        <w:jc w:val="both"/>
        <w:rPr>
          <w:rFonts w:eastAsia="Times New Roman" w:cs="Arial"/>
          <w:szCs w:val="20"/>
        </w:rPr>
      </w:pPr>
      <w:r w:rsidRPr="00AA7241">
        <w:rPr>
          <w:rFonts w:eastAsia="Times New Roman" w:cs="Arial"/>
          <w:szCs w:val="20"/>
        </w:rPr>
        <w:t>• »DATUM« vpiše datum primopredajnega zapisnika;</w:t>
      </w:r>
    </w:p>
    <w:p w14:paraId="14F7D40C" w14:textId="07BE265A" w:rsidR="00543DBA" w:rsidRPr="00AA7241" w:rsidRDefault="00543DBA" w:rsidP="00543DBA">
      <w:pPr>
        <w:spacing w:line="0" w:lineRule="atLeast"/>
        <w:ind w:left="851"/>
        <w:jc w:val="both"/>
        <w:rPr>
          <w:rFonts w:eastAsia="Times New Roman" w:cs="Arial"/>
          <w:szCs w:val="20"/>
        </w:rPr>
      </w:pPr>
      <w:r w:rsidRPr="00AA7241">
        <w:rPr>
          <w:rFonts w:eastAsia="Times New Roman" w:cs="Arial"/>
          <w:szCs w:val="20"/>
        </w:rPr>
        <w:t>• »PREJEMNIKI« vpiše naziv referenčnega naročnika in kontaktno osebo</w:t>
      </w:r>
      <w:r w:rsidR="008B480A" w:rsidRPr="00AA7241">
        <w:rPr>
          <w:rFonts w:eastAsia="Times New Roman" w:cs="Arial"/>
          <w:szCs w:val="20"/>
        </w:rPr>
        <w:t xml:space="preserve"> za preveritev  reference s kontaktnimi podatki (naslov e. pošte in telefonska številka</w:t>
      </w:r>
      <w:r w:rsidR="0070522D" w:rsidRPr="00AA7241">
        <w:rPr>
          <w:rFonts w:eastAsia="Times New Roman" w:cs="Arial"/>
          <w:szCs w:val="20"/>
        </w:rPr>
        <w:t xml:space="preserve"> te osebe</w:t>
      </w:r>
      <w:r w:rsidR="008B480A" w:rsidRPr="00AA7241">
        <w:rPr>
          <w:rFonts w:eastAsia="Times New Roman" w:cs="Arial"/>
          <w:szCs w:val="20"/>
        </w:rPr>
        <w:t>)</w:t>
      </w:r>
      <w:r w:rsidRPr="00AA7241">
        <w:rPr>
          <w:rFonts w:eastAsia="Times New Roman" w:cs="Arial"/>
          <w:szCs w:val="20"/>
        </w:rPr>
        <w:t>;</w:t>
      </w:r>
    </w:p>
    <w:bookmarkEnd w:id="51"/>
    <w:bookmarkEnd w:id="52"/>
    <w:p w14:paraId="7C5B7ADD" w14:textId="77777777" w:rsidR="00EB398C" w:rsidRPr="00AA7241" w:rsidRDefault="00EB398C" w:rsidP="00EB398C">
      <w:pPr>
        <w:pStyle w:val="Pripombabesedilo"/>
        <w:spacing w:line="0" w:lineRule="atLeast"/>
        <w:ind w:left="567"/>
        <w:jc w:val="both"/>
        <w:rPr>
          <w:rFonts w:cs="Arial"/>
          <w:szCs w:val="20"/>
        </w:rPr>
      </w:pPr>
    </w:p>
    <w:p w14:paraId="29AC2843" w14:textId="77777777" w:rsidR="00671375" w:rsidRPr="00AA7241" w:rsidRDefault="00671375" w:rsidP="00671375">
      <w:pPr>
        <w:autoSpaceDE w:val="0"/>
        <w:autoSpaceDN w:val="0"/>
        <w:adjustRightInd w:val="0"/>
        <w:spacing w:line="0" w:lineRule="atLeast"/>
        <w:jc w:val="both"/>
        <w:rPr>
          <w:rFonts w:cs="Arial"/>
          <w:iCs/>
          <w:szCs w:val="20"/>
        </w:rPr>
      </w:pPr>
      <w:r w:rsidRPr="00AA7241">
        <w:rPr>
          <w:rFonts w:cs="Arial"/>
          <w:iCs/>
          <w:szCs w:val="20"/>
        </w:rPr>
        <w:t>Naročnik bo upošteval izključno zaključena dela po pogodbi (skupaj z morebitnimi aneksi k pogodbi), naročilnici ali po drugi pravni podlagi. Zaključenost projekta pomeni končanje del z uspešno izvedeno primopredajo (</w:t>
      </w:r>
      <w:r w:rsidRPr="00AA7241">
        <w:rPr>
          <w:rFonts w:cs="Arial"/>
          <w:szCs w:val="20"/>
        </w:rPr>
        <w:t xml:space="preserve">tj. s primopredajnim zapisnikom) </w:t>
      </w:r>
      <w:r w:rsidRPr="00AA7241">
        <w:rPr>
          <w:rFonts w:cs="Arial"/>
          <w:iCs/>
          <w:szCs w:val="20"/>
        </w:rPr>
        <w:t xml:space="preserve">za posamezni referenčni projekt. Referenčni projekt pomeni projekt, v katerem je ponudnik uspešno izvedel istovrstna dela oz. storitve, kot so razpisana v okviru tega naročila, in sicer izdelal DGD, PZI in PID projektno dokumentacijo. </w:t>
      </w:r>
    </w:p>
    <w:p w14:paraId="4C915254" w14:textId="77777777" w:rsidR="00671375" w:rsidRPr="00AA7241" w:rsidRDefault="00671375" w:rsidP="00671375">
      <w:pPr>
        <w:autoSpaceDE w:val="0"/>
        <w:autoSpaceDN w:val="0"/>
        <w:adjustRightInd w:val="0"/>
        <w:spacing w:line="0" w:lineRule="atLeast"/>
        <w:jc w:val="both"/>
        <w:rPr>
          <w:rFonts w:cs="Arial"/>
          <w:iCs/>
          <w:szCs w:val="20"/>
        </w:rPr>
      </w:pPr>
      <w:r w:rsidRPr="00AA7241">
        <w:rPr>
          <w:rFonts w:cs="Arial"/>
          <w:iCs/>
          <w:szCs w:val="20"/>
        </w:rPr>
        <w:t xml:space="preserve"> </w:t>
      </w:r>
    </w:p>
    <w:p w14:paraId="7E103EFF" w14:textId="7A50E81B" w:rsidR="00671375" w:rsidRDefault="00671375" w:rsidP="00671375">
      <w:pPr>
        <w:autoSpaceDN w:val="0"/>
        <w:jc w:val="both"/>
        <w:rPr>
          <w:rFonts w:cs="Arial"/>
          <w:szCs w:val="20"/>
        </w:rPr>
      </w:pPr>
      <w:r w:rsidRPr="00AA7241">
        <w:rPr>
          <w:rFonts w:eastAsiaTheme="minorHAnsi" w:cs="Arial"/>
          <w:szCs w:val="20"/>
          <w:lang w:eastAsia="en-US"/>
        </w:rPr>
        <w:t>Ponudnik ne more biti hkrati referenčni naročnik.</w:t>
      </w:r>
      <w:r w:rsidRPr="00AA7241">
        <w:rPr>
          <w:rFonts w:eastAsia="Calibri" w:cs="Arial"/>
          <w:color w:val="000000"/>
          <w:szCs w:val="20"/>
        </w:rPr>
        <w:t xml:space="preserve"> Smiselno zaključenih del ponudniki ne smejo deliti na dve ali več referenc. </w:t>
      </w:r>
      <w:r w:rsidRPr="00AA7241">
        <w:rPr>
          <w:rFonts w:cs="Arial"/>
          <w:szCs w:val="20"/>
        </w:rPr>
        <w:t xml:space="preserve">Seštevanje pogodbenih vrednosti za različne posle oz. pogodbe ni dovoljeno. Naročnik si pridružuje pravico do vpogleda v original pogodbe. </w:t>
      </w:r>
    </w:p>
    <w:p w14:paraId="0CE54C99" w14:textId="77777777" w:rsidR="00C135BB" w:rsidRPr="00AA7241" w:rsidRDefault="00C135BB" w:rsidP="00671375">
      <w:pPr>
        <w:autoSpaceDN w:val="0"/>
        <w:jc w:val="both"/>
        <w:rPr>
          <w:rFonts w:cs="Arial"/>
          <w:szCs w:val="20"/>
        </w:rPr>
      </w:pPr>
    </w:p>
    <w:p w14:paraId="10CE3B5C" w14:textId="77777777" w:rsidR="00EB398C" w:rsidRPr="00AA7241" w:rsidRDefault="00EB398C" w:rsidP="00EB398C">
      <w:pPr>
        <w:ind w:left="567"/>
        <w:rPr>
          <w:rFonts w:cs="Arial"/>
          <w:color w:val="FF0000"/>
          <w:szCs w:val="20"/>
        </w:rPr>
      </w:pPr>
    </w:p>
    <w:p w14:paraId="3A12273D" w14:textId="77777777" w:rsidR="00ED6B66" w:rsidRPr="00AA7241" w:rsidRDefault="0054646F" w:rsidP="00D95D35">
      <w:pPr>
        <w:pStyle w:val="Naslov3"/>
        <w:spacing w:line="0" w:lineRule="atLeast"/>
        <w:rPr>
          <w:rFonts w:cs="Arial"/>
          <w:szCs w:val="20"/>
        </w:rPr>
      </w:pPr>
      <w:bookmarkStart w:id="53" w:name="_Toc99630803"/>
      <w:r w:rsidRPr="00AA7241">
        <w:rPr>
          <w:rFonts w:cs="Arial"/>
          <w:szCs w:val="20"/>
        </w:rPr>
        <w:t xml:space="preserve">Kadrovski pogoji oziroma </w:t>
      </w:r>
      <w:r w:rsidR="002A5D07" w:rsidRPr="00AA7241">
        <w:rPr>
          <w:rFonts w:cs="Arial"/>
          <w:szCs w:val="20"/>
        </w:rPr>
        <w:t>sposobnost</w:t>
      </w:r>
      <w:bookmarkEnd w:id="53"/>
    </w:p>
    <w:p w14:paraId="6578337D" w14:textId="37B07B56" w:rsidR="00ED6B66" w:rsidRPr="00AA7241" w:rsidRDefault="00ED6B66" w:rsidP="00D95D35">
      <w:pPr>
        <w:spacing w:line="0" w:lineRule="atLeast"/>
        <w:jc w:val="both"/>
        <w:rPr>
          <w:rFonts w:eastAsia="Times New Roman" w:cs="Arial"/>
          <w:szCs w:val="20"/>
        </w:rPr>
      </w:pPr>
    </w:p>
    <w:p w14:paraId="79A50662" w14:textId="77777777" w:rsidR="00C135BB" w:rsidRPr="00C135BB" w:rsidRDefault="00C135BB" w:rsidP="00C135BB">
      <w:pPr>
        <w:suppressAutoHyphens/>
        <w:spacing w:line="0" w:lineRule="atLeast"/>
        <w:contextualSpacing/>
        <w:jc w:val="both"/>
        <w:rPr>
          <w:rFonts w:eastAsia="Calibri" w:cs="Times New Roman"/>
          <w:lang w:eastAsia="en-US"/>
        </w:rPr>
      </w:pPr>
      <w:r w:rsidRPr="00C135BB">
        <w:rPr>
          <w:rFonts w:eastAsia="Calibri" w:cs="Times New Roman"/>
          <w:lang w:eastAsia="en-US"/>
        </w:rPr>
        <w:t>Ponudnik mora imeti za izvajanje storitev tega naročila, ves čas trajanja tega javnega naročila, na voljo najmanj štiri (4) kadre, kjer vsak kader lahko nastopa le v eni vlogi, in sicer:</w:t>
      </w:r>
    </w:p>
    <w:p w14:paraId="7DF88D07" w14:textId="615B3C75" w:rsidR="00C135BB" w:rsidRPr="00661280"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rPr>
          <w:rFonts w:cs="Arial"/>
          <w:szCs w:val="20"/>
        </w:rPr>
        <w:t>vodj</w:t>
      </w:r>
      <w:r w:rsidR="00796E7C" w:rsidRPr="00661280">
        <w:rPr>
          <w:rFonts w:cs="Arial"/>
          <w:szCs w:val="20"/>
        </w:rPr>
        <w:t>o</w:t>
      </w:r>
      <w:r w:rsidRPr="00661280">
        <w:rPr>
          <w:rFonts w:cs="Arial"/>
          <w:szCs w:val="20"/>
        </w:rPr>
        <w:t xml:space="preserve"> projektiranja (pooblaščeni </w:t>
      </w:r>
      <w:r w:rsidRPr="00661280">
        <w:t>inženir arhitekture),</w:t>
      </w:r>
    </w:p>
    <w:p w14:paraId="7DE61D40" w14:textId="3437D61C" w:rsidR="00C135BB" w:rsidRPr="00661280"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rPr>
          <w:rFonts w:cs="Arial"/>
          <w:szCs w:val="20"/>
        </w:rPr>
        <w:t>projektanta gradbene stroke (</w:t>
      </w:r>
      <w:r w:rsidRPr="00661280">
        <w:t>pooblaščeni inženir s področja gradbeništva),</w:t>
      </w:r>
    </w:p>
    <w:p w14:paraId="3185EECC" w14:textId="55AEA7BC" w:rsidR="00C135BB" w:rsidRPr="00661280"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rPr>
          <w:rFonts w:cs="Arial"/>
          <w:szCs w:val="20"/>
        </w:rPr>
        <w:t>projektanta elektroinštalacij (</w:t>
      </w:r>
      <w:r w:rsidRPr="00661280">
        <w:t>pooblaščeni inženir s področja elektrotehnike) ter</w:t>
      </w:r>
    </w:p>
    <w:p w14:paraId="05648E17" w14:textId="28ABE012" w:rsidR="00C135BB" w:rsidRPr="00C135BB" w:rsidRDefault="00C135BB" w:rsidP="00C135BB">
      <w:pPr>
        <w:pStyle w:val="Odstavekseznama"/>
        <w:numPr>
          <w:ilvl w:val="1"/>
          <w:numId w:val="4"/>
        </w:numPr>
        <w:autoSpaceDE w:val="0"/>
        <w:autoSpaceDN w:val="0"/>
        <w:adjustRightInd w:val="0"/>
        <w:spacing w:line="0" w:lineRule="atLeast"/>
        <w:jc w:val="both"/>
        <w:rPr>
          <w:rFonts w:cs="Arial"/>
          <w:szCs w:val="20"/>
        </w:rPr>
      </w:pPr>
      <w:r w:rsidRPr="00661280">
        <w:rPr>
          <w:rFonts w:cs="Arial"/>
          <w:szCs w:val="20"/>
        </w:rPr>
        <w:t>projektanta strojnih inštalacij (</w:t>
      </w:r>
      <w:r w:rsidRPr="005A2095">
        <w:t>pooblaščen</w:t>
      </w:r>
      <w:r>
        <w:t>i</w:t>
      </w:r>
      <w:r w:rsidRPr="005A2095">
        <w:t xml:space="preserve"> inženir s področja strojništva</w:t>
      </w:r>
      <w:r>
        <w:t>).</w:t>
      </w:r>
    </w:p>
    <w:p w14:paraId="66901E9D" w14:textId="41F35257" w:rsidR="00C135BB" w:rsidRDefault="00C135BB" w:rsidP="00B04FA8">
      <w:pPr>
        <w:autoSpaceDE w:val="0"/>
        <w:autoSpaceDN w:val="0"/>
        <w:adjustRightInd w:val="0"/>
        <w:spacing w:line="0" w:lineRule="atLeast"/>
        <w:jc w:val="both"/>
        <w:rPr>
          <w:rFonts w:cs="Arial"/>
          <w:szCs w:val="20"/>
        </w:rPr>
      </w:pPr>
    </w:p>
    <w:p w14:paraId="5C1D7179" w14:textId="14FEB074" w:rsidR="007C3E8D" w:rsidRDefault="007C3E8D" w:rsidP="007C3E8D">
      <w:pPr>
        <w:suppressAutoHyphens/>
        <w:spacing w:line="0" w:lineRule="atLeast"/>
        <w:contextualSpacing/>
        <w:jc w:val="both"/>
        <w:rPr>
          <w:rFonts w:eastAsia="Calibri" w:cs="Arial"/>
          <w:lang w:eastAsia="en-US"/>
        </w:rPr>
      </w:pPr>
      <w:r w:rsidRPr="007C3E8D">
        <w:rPr>
          <w:rFonts w:eastAsia="Calibri" w:cs="Times New Roman"/>
          <w:lang w:eastAsia="en-US"/>
        </w:rPr>
        <w:t>Vsak nominiran kader mora</w:t>
      </w:r>
      <w:r w:rsidRPr="007C3E8D">
        <w:rPr>
          <w:rFonts w:eastAsia="Calibri" w:cs="Arial"/>
          <w:lang w:eastAsia="en-US"/>
        </w:rPr>
        <w:t xml:space="preserve"> izpolnjevati v nadaljevanju zahtevane pogoje, vsak za svoje področje, in sicer:</w:t>
      </w:r>
    </w:p>
    <w:p w14:paraId="09C40984" w14:textId="77777777" w:rsidR="007C3E8D" w:rsidRPr="007C3E8D" w:rsidRDefault="007C3E8D" w:rsidP="007C3E8D">
      <w:pPr>
        <w:suppressAutoHyphens/>
        <w:spacing w:line="0" w:lineRule="atLeast"/>
        <w:contextualSpacing/>
        <w:jc w:val="both"/>
        <w:rPr>
          <w:rFonts w:eastAsia="Calibri" w:cs="Times New Roman"/>
          <w:lang w:eastAsia="en-US"/>
        </w:rPr>
      </w:pPr>
    </w:p>
    <w:p w14:paraId="7B159724" w14:textId="77777777" w:rsidR="007C3E8D" w:rsidRPr="007C3E8D" w:rsidRDefault="007C3E8D" w:rsidP="007C3E8D">
      <w:pPr>
        <w:numPr>
          <w:ilvl w:val="0"/>
          <w:numId w:val="29"/>
        </w:numPr>
        <w:suppressAutoHyphens/>
        <w:spacing w:line="0" w:lineRule="atLeast"/>
        <w:jc w:val="both"/>
        <w:rPr>
          <w:rFonts w:eastAsia="Calibri" w:cs="Arial"/>
          <w:szCs w:val="20"/>
          <w:lang w:eastAsia="en-US"/>
        </w:rPr>
      </w:pPr>
      <w:r w:rsidRPr="007C3E8D">
        <w:rPr>
          <w:rFonts w:eastAsia="Calibri" w:cs="Arial"/>
          <w:szCs w:val="20"/>
          <w:lang w:eastAsia="en-US"/>
        </w:rPr>
        <w:t xml:space="preserve">je vpisan v imenik pooblaščenih arhitektov in inženirjev pri pristojni poklicni zbornici (npr. Inženirski zbornici Slovenije – v nadaljnjem besedilu: IZS, Zbornici za arhitekturo in prostor Slovenije – v nadaljnjem besedilu: ZAPS, ipd) kot pooblaščeni arhitekt, kot pooblaščeni inženir s področja gradbeništva oz. kot pooblaščeni inženir s področja elektrotehnične stroke oz. kot pooblaščeni inženir s področja strojništva </w:t>
      </w:r>
    </w:p>
    <w:p w14:paraId="06544BC0" w14:textId="77777777" w:rsidR="007C3E8D" w:rsidRPr="007C3E8D" w:rsidRDefault="007C3E8D" w:rsidP="007C3E8D">
      <w:pPr>
        <w:suppressAutoHyphens/>
        <w:spacing w:line="0" w:lineRule="atLeast"/>
        <w:ind w:left="720"/>
        <w:jc w:val="both"/>
        <w:rPr>
          <w:rFonts w:eastAsia="Calibri" w:cs="Arial"/>
          <w:szCs w:val="20"/>
          <w:lang w:eastAsia="en-US"/>
        </w:rPr>
      </w:pPr>
    </w:p>
    <w:p w14:paraId="6AEAA80A" w14:textId="77777777" w:rsidR="007C3E8D" w:rsidRPr="007C3E8D" w:rsidRDefault="007C3E8D" w:rsidP="007C3E8D">
      <w:pPr>
        <w:suppressAutoHyphens/>
        <w:spacing w:line="0" w:lineRule="atLeast"/>
        <w:ind w:left="720"/>
        <w:jc w:val="both"/>
        <w:rPr>
          <w:rFonts w:eastAsia="Calibri" w:cs="Arial"/>
          <w:szCs w:val="20"/>
          <w:lang w:eastAsia="en-US"/>
        </w:rPr>
      </w:pPr>
      <w:r w:rsidRPr="007C3E8D">
        <w:rPr>
          <w:rFonts w:eastAsia="Calibri" w:cs="Arial"/>
          <w:szCs w:val="20"/>
          <w:lang w:eastAsia="en-US"/>
        </w:rPr>
        <w:t>oziroma</w:t>
      </w:r>
    </w:p>
    <w:p w14:paraId="473D76AD" w14:textId="77777777" w:rsidR="007C3E8D" w:rsidRPr="007C3E8D" w:rsidRDefault="007C3E8D" w:rsidP="007C3E8D">
      <w:pPr>
        <w:suppressAutoHyphens/>
        <w:spacing w:line="0" w:lineRule="atLeast"/>
        <w:ind w:left="720"/>
        <w:jc w:val="both"/>
        <w:rPr>
          <w:rFonts w:eastAsia="Calibri" w:cs="Arial"/>
          <w:szCs w:val="20"/>
          <w:lang w:eastAsia="en-US"/>
        </w:rPr>
      </w:pPr>
    </w:p>
    <w:p w14:paraId="1BFEAC2F" w14:textId="77777777" w:rsidR="007C3E8D" w:rsidRPr="007C3E8D" w:rsidRDefault="007C3E8D" w:rsidP="007C3E8D">
      <w:pPr>
        <w:suppressAutoHyphens/>
        <w:spacing w:line="0" w:lineRule="atLeast"/>
        <w:ind w:left="720"/>
        <w:jc w:val="both"/>
        <w:rPr>
          <w:rFonts w:eastAsia="Calibri" w:cs="Arial"/>
          <w:szCs w:val="20"/>
          <w:lang w:eastAsia="en-US"/>
        </w:rPr>
      </w:pPr>
      <w:r w:rsidRPr="007C3E8D">
        <w:rPr>
          <w:rFonts w:eastAsia="Calibri" w:cs="Arial"/>
          <w:szCs w:val="20"/>
          <w:lang w:eastAsia="en-US"/>
        </w:rPr>
        <w:t xml:space="preserve">če kader ni vpisan v imenik pri pristojni poklicni zbornici, mora izpolnjevati pogoje za vpis (npr. pri IZS, ZAPS, ipd.), skladno z določili 7. člena ZAID, in sicer kot pooblaščeni arhitekt, kot pooblaščeni inženir s področja gradbeništva, kot pooblaščeni inženir s področja elektrotehnične stroke oz. kot pooblaščeni inženir s področja strojništva </w:t>
      </w:r>
    </w:p>
    <w:p w14:paraId="2EAA9D43" w14:textId="55A5869C" w:rsidR="00C135BB" w:rsidRDefault="00C135BB" w:rsidP="00B04FA8">
      <w:pPr>
        <w:autoSpaceDE w:val="0"/>
        <w:autoSpaceDN w:val="0"/>
        <w:adjustRightInd w:val="0"/>
        <w:spacing w:line="0" w:lineRule="atLeast"/>
        <w:jc w:val="both"/>
        <w:rPr>
          <w:rFonts w:cs="Arial"/>
          <w:szCs w:val="20"/>
        </w:rPr>
      </w:pPr>
    </w:p>
    <w:p w14:paraId="4A29F626" w14:textId="601F123A" w:rsidR="007C3E8D" w:rsidRPr="00B16DE7" w:rsidRDefault="007C3E8D" w:rsidP="007C3E8D">
      <w:pPr>
        <w:autoSpaceDE w:val="0"/>
        <w:autoSpaceDN w:val="0"/>
        <w:adjustRightInd w:val="0"/>
        <w:spacing w:line="0" w:lineRule="atLeast"/>
        <w:ind w:firstLine="708"/>
        <w:jc w:val="both"/>
        <w:rPr>
          <w:rFonts w:cs="Arial"/>
          <w:b/>
          <w:bCs/>
          <w:szCs w:val="20"/>
        </w:rPr>
      </w:pPr>
      <w:r w:rsidRPr="00B16DE7">
        <w:rPr>
          <w:rFonts w:cs="Arial"/>
          <w:b/>
          <w:bCs/>
          <w:szCs w:val="20"/>
        </w:rPr>
        <w:t xml:space="preserve">in </w:t>
      </w:r>
    </w:p>
    <w:p w14:paraId="26C53BDF" w14:textId="6FF56FFE" w:rsidR="00507C20" w:rsidRDefault="00507C20" w:rsidP="001E15EA">
      <w:pPr>
        <w:autoSpaceDE w:val="0"/>
        <w:autoSpaceDN w:val="0"/>
        <w:adjustRightInd w:val="0"/>
        <w:spacing w:line="0" w:lineRule="atLeast"/>
        <w:jc w:val="both"/>
        <w:rPr>
          <w:rFonts w:cs="Arial"/>
          <w:b/>
          <w:szCs w:val="20"/>
        </w:rPr>
      </w:pPr>
    </w:p>
    <w:p w14:paraId="06351EB2" w14:textId="6B1DE16E" w:rsidR="00D70356" w:rsidRPr="007C3E8D" w:rsidRDefault="007C3E8D" w:rsidP="007C3E8D">
      <w:pPr>
        <w:numPr>
          <w:ilvl w:val="0"/>
          <w:numId w:val="29"/>
        </w:numPr>
        <w:suppressAutoHyphens/>
        <w:spacing w:line="0" w:lineRule="atLeast"/>
        <w:jc w:val="both"/>
        <w:rPr>
          <w:rFonts w:eastAsia="Calibri" w:cs="Arial"/>
          <w:szCs w:val="20"/>
          <w:lang w:eastAsia="en-US"/>
        </w:rPr>
      </w:pPr>
      <w:r w:rsidRPr="00E84DEB">
        <w:rPr>
          <w:rFonts w:eastAsia="Calibri" w:cs="Arial"/>
          <w:szCs w:val="20"/>
          <w:u w:val="single"/>
          <w:lang w:eastAsia="en-US"/>
        </w:rPr>
        <w:t>v</w:t>
      </w:r>
      <w:r w:rsidR="00D70356" w:rsidRPr="00E84DEB">
        <w:rPr>
          <w:rFonts w:eastAsia="Calibri" w:cs="Arial"/>
          <w:szCs w:val="20"/>
          <w:u w:val="single"/>
          <w:lang w:eastAsia="en-US"/>
        </w:rPr>
        <w:t>odja projektiranja (</w:t>
      </w:r>
      <w:bookmarkStart w:id="54" w:name="_Hlk99611966"/>
      <w:r w:rsidR="00D70356" w:rsidRPr="00E84DEB">
        <w:rPr>
          <w:rFonts w:eastAsia="Calibri" w:cs="Arial"/>
          <w:szCs w:val="20"/>
          <w:u w:val="single"/>
          <w:lang w:eastAsia="en-US"/>
        </w:rPr>
        <w:t>pooblaščeni inženir arhitekture</w:t>
      </w:r>
      <w:bookmarkEnd w:id="54"/>
      <w:r w:rsidR="00D70356" w:rsidRPr="00E84DEB">
        <w:rPr>
          <w:rFonts w:eastAsia="Calibri" w:cs="Arial"/>
          <w:szCs w:val="20"/>
          <w:u w:val="single"/>
          <w:lang w:eastAsia="en-US"/>
        </w:rPr>
        <w:t>)</w:t>
      </w:r>
      <w:r w:rsidR="00D70356" w:rsidRPr="007C3E8D">
        <w:rPr>
          <w:rFonts w:eastAsia="Calibri" w:cs="Arial"/>
          <w:szCs w:val="20"/>
          <w:lang w:eastAsia="en-US"/>
        </w:rPr>
        <w:t xml:space="preserve"> </w:t>
      </w:r>
      <w:r w:rsidR="00C1287D" w:rsidRPr="00611C5F">
        <w:rPr>
          <w:rFonts w:cs="Arial"/>
          <w:szCs w:val="20"/>
        </w:rPr>
        <w:t xml:space="preserve">je bil v zadnjih </w:t>
      </w:r>
      <w:r w:rsidR="00C1287D">
        <w:rPr>
          <w:rFonts w:cs="Arial"/>
          <w:szCs w:val="20"/>
        </w:rPr>
        <w:t>desetih</w:t>
      </w:r>
      <w:r w:rsidR="00C1287D" w:rsidRPr="00611C5F">
        <w:rPr>
          <w:rFonts w:cs="Arial"/>
          <w:szCs w:val="20"/>
        </w:rPr>
        <w:t xml:space="preserve"> letih, šteto od dneva objave obvestila o</w:t>
      </w:r>
      <w:r w:rsidR="00C1287D">
        <w:rPr>
          <w:rFonts w:cs="Arial"/>
          <w:szCs w:val="20"/>
        </w:rPr>
        <w:t xml:space="preserve"> tem</w:t>
      </w:r>
      <w:r w:rsidR="00C1287D" w:rsidRPr="00611C5F">
        <w:rPr>
          <w:rFonts w:cs="Arial"/>
          <w:szCs w:val="20"/>
        </w:rPr>
        <w:t xml:space="preserve"> naročilu na </w:t>
      </w:r>
      <w:r w:rsidR="00C1287D">
        <w:rPr>
          <w:rFonts w:cs="Arial"/>
          <w:szCs w:val="20"/>
        </w:rPr>
        <w:t>P</w:t>
      </w:r>
      <w:r w:rsidR="00C1287D" w:rsidRPr="00611C5F">
        <w:rPr>
          <w:rFonts w:cs="Arial"/>
          <w:szCs w:val="20"/>
        </w:rPr>
        <w:t>ortalu javnih naročil</w:t>
      </w:r>
      <w:r w:rsidR="00D70356" w:rsidRPr="007C3E8D">
        <w:rPr>
          <w:rFonts w:eastAsia="Calibri" w:cs="Arial"/>
          <w:szCs w:val="20"/>
          <w:lang w:eastAsia="en-US"/>
        </w:rPr>
        <w:t>, kot vodja projekta na najmanj 1 (enem) uspešno zaključenem projektu s področja projektiranja (</w:t>
      </w:r>
      <w:bookmarkStart w:id="55" w:name="_Hlk99007703"/>
      <w:r w:rsidR="00D70356" w:rsidRPr="007C3E8D">
        <w:rPr>
          <w:rFonts w:eastAsia="Calibri" w:cs="Arial"/>
          <w:szCs w:val="20"/>
          <w:lang w:eastAsia="en-US"/>
        </w:rPr>
        <w:t>faz</w:t>
      </w:r>
      <w:r w:rsidR="00A45413" w:rsidRPr="007C3E8D">
        <w:rPr>
          <w:rFonts w:eastAsia="Calibri" w:cs="Arial"/>
          <w:szCs w:val="20"/>
          <w:lang w:eastAsia="en-US"/>
        </w:rPr>
        <w:t>e</w:t>
      </w:r>
      <w:r w:rsidR="00D70356" w:rsidRPr="007C3E8D">
        <w:rPr>
          <w:rFonts w:eastAsia="Calibri" w:cs="Arial"/>
          <w:szCs w:val="20"/>
          <w:lang w:eastAsia="en-US"/>
        </w:rPr>
        <w:t xml:space="preserve">: </w:t>
      </w:r>
      <w:r w:rsidR="00A45413" w:rsidRPr="007C3E8D">
        <w:rPr>
          <w:rFonts w:eastAsia="Calibri" w:cs="Arial"/>
          <w:szCs w:val="20"/>
          <w:lang w:eastAsia="en-US"/>
        </w:rPr>
        <w:t>DGD, PZI, in PID</w:t>
      </w:r>
      <w:bookmarkEnd w:id="55"/>
      <w:r w:rsidR="00D70356" w:rsidRPr="007C3E8D">
        <w:rPr>
          <w:rFonts w:eastAsia="Calibri" w:cs="Arial"/>
          <w:szCs w:val="20"/>
          <w:lang w:eastAsia="en-US"/>
        </w:rPr>
        <w:t>)</w:t>
      </w:r>
      <w:r w:rsidR="00A45413" w:rsidRPr="007C3E8D">
        <w:rPr>
          <w:rFonts w:eastAsia="Calibri" w:cs="Arial"/>
          <w:szCs w:val="20"/>
          <w:lang w:eastAsia="en-US"/>
        </w:rPr>
        <w:t xml:space="preserve"> za izgradnjo ali ureditev poslovnih prostorov oz. primerljivih prostorov (reference s klasifikacijo CC SI 1122, 113, 121, 122, 123 in 126)</w:t>
      </w:r>
      <w:r w:rsidR="00D70356" w:rsidRPr="007C3E8D">
        <w:rPr>
          <w:rFonts w:eastAsia="Calibri" w:cs="Arial"/>
          <w:szCs w:val="20"/>
          <w:lang w:eastAsia="en-US"/>
        </w:rPr>
        <w:t>.</w:t>
      </w:r>
      <w:r w:rsidR="00BC3475" w:rsidRPr="007C3E8D">
        <w:rPr>
          <w:rFonts w:eastAsia="Calibri" w:cs="Arial"/>
          <w:szCs w:val="20"/>
          <w:lang w:eastAsia="en-US"/>
        </w:rPr>
        <w:t xml:space="preserve"> Vrednost reference kadra (dela, ki so bila predmet referenčnega projekta - faze DGD, PZI in PID) mora biti najmanj </w:t>
      </w:r>
      <w:r w:rsidR="005E2CE4" w:rsidRPr="007C3E8D">
        <w:rPr>
          <w:rFonts w:eastAsia="Calibri" w:cs="Arial"/>
          <w:szCs w:val="20"/>
          <w:lang w:eastAsia="en-US"/>
        </w:rPr>
        <w:t>10</w:t>
      </w:r>
      <w:r w:rsidR="00BC3475" w:rsidRPr="007C3E8D">
        <w:rPr>
          <w:rFonts w:eastAsia="Calibri" w:cs="Arial"/>
          <w:szCs w:val="20"/>
          <w:lang w:eastAsia="en-US"/>
        </w:rPr>
        <w:t xml:space="preserve">0.000,00 EUR z DDV. </w:t>
      </w:r>
      <w:r w:rsidR="00D70356" w:rsidRPr="007C3E8D">
        <w:rPr>
          <w:rFonts w:eastAsia="Calibri" w:cs="Arial"/>
          <w:szCs w:val="20"/>
          <w:lang w:eastAsia="en-US"/>
        </w:rPr>
        <w:t xml:space="preserve"> </w:t>
      </w:r>
    </w:p>
    <w:p w14:paraId="2BDF5554" w14:textId="77777777" w:rsidR="00D70356" w:rsidRPr="00AA7241" w:rsidRDefault="00D70356" w:rsidP="001E15EA">
      <w:pPr>
        <w:autoSpaceDE w:val="0"/>
        <w:autoSpaceDN w:val="0"/>
        <w:adjustRightInd w:val="0"/>
        <w:spacing w:line="0" w:lineRule="atLeast"/>
        <w:jc w:val="both"/>
        <w:rPr>
          <w:rFonts w:cs="Arial"/>
          <w:b/>
          <w:szCs w:val="20"/>
        </w:rPr>
      </w:pPr>
    </w:p>
    <w:p w14:paraId="01D6EAAD" w14:textId="1E35CC3D" w:rsidR="00F4218F" w:rsidRPr="00AA7241" w:rsidRDefault="00F4218F" w:rsidP="001E15EA">
      <w:pPr>
        <w:spacing w:line="0" w:lineRule="atLeast"/>
        <w:jc w:val="both"/>
        <w:rPr>
          <w:rFonts w:cs="Arial"/>
          <w:b/>
          <w:szCs w:val="20"/>
        </w:rPr>
      </w:pPr>
      <w:bookmarkStart w:id="56" w:name="_Hlk98932513"/>
      <w:r w:rsidRPr="00AA7241">
        <w:rPr>
          <w:rFonts w:cs="Arial"/>
          <w:b/>
          <w:szCs w:val="20"/>
        </w:rPr>
        <w:t>DOKAZILO:</w:t>
      </w:r>
    </w:p>
    <w:bookmarkEnd w:id="56"/>
    <w:p w14:paraId="1807BA96" w14:textId="356E0941" w:rsidR="0030049D" w:rsidRPr="00AA7241" w:rsidRDefault="00F4218F" w:rsidP="00DB2EF2">
      <w:pPr>
        <w:spacing w:line="0" w:lineRule="atLeast"/>
        <w:jc w:val="both"/>
        <w:rPr>
          <w:rFonts w:eastAsia="Times New Roman" w:cs="Arial"/>
          <w:szCs w:val="20"/>
        </w:rPr>
      </w:pPr>
      <w:r w:rsidRPr="00AA7241">
        <w:rPr>
          <w:rFonts w:cs="Arial"/>
          <w:b/>
          <w:szCs w:val="20"/>
        </w:rPr>
        <w:t xml:space="preserve">Izpolnjen obrazec »ESPD« </w:t>
      </w:r>
      <w:r w:rsidRPr="00AA7241">
        <w:rPr>
          <w:rFonts w:eastAsia="Times New Roman" w:cs="Arial"/>
          <w:szCs w:val="20"/>
        </w:rPr>
        <w:t>(del IV: Pogoji za sodelovanje, C: Tehnična in strokovna sposobnost/ Izobrazba in strokovna usposobljenost). Ponudnik v obrazec ESPD navede</w:t>
      </w:r>
      <w:r w:rsidR="000A0A3C" w:rsidRPr="00AA7241">
        <w:rPr>
          <w:rFonts w:eastAsia="Times New Roman" w:cs="Arial"/>
          <w:szCs w:val="20"/>
        </w:rPr>
        <w:t xml:space="preserve"> zahtevane podatke</w:t>
      </w:r>
      <w:r w:rsidRPr="00AA7241">
        <w:rPr>
          <w:rFonts w:eastAsia="Times New Roman" w:cs="Arial"/>
          <w:szCs w:val="20"/>
        </w:rPr>
        <w:t xml:space="preserve">: </w:t>
      </w:r>
    </w:p>
    <w:p w14:paraId="535C5B05" w14:textId="5AA0DFF1" w:rsidR="003430D8" w:rsidRPr="00AA7241" w:rsidRDefault="00472F36" w:rsidP="003430D8">
      <w:pPr>
        <w:pStyle w:val="Odstavekseznama"/>
        <w:numPr>
          <w:ilvl w:val="0"/>
          <w:numId w:val="13"/>
        </w:numPr>
        <w:spacing w:line="0" w:lineRule="atLeast"/>
        <w:jc w:val="both"/>
        <w:rPr>
          <w:rFonts w:cs="Arial"/>
          <w:szCs w:val="20"/>
        </w:rPr>
      </w:pPr>
      <w:r w:rsidRPr="00AA7241">
        <w:rPr>
          <w:rFonts w:eastAsia="Times New Roman" w:cs="Arial"/>
          <w:szCs w:val="20"/>
        </w:rPr>
        <w:t>IME</w:t>
      </w:r>
      <w:r w:rsidR="00F4218F" w:rsidRPr="00AA7241">
        <w:rPr>
          <w:rFonts w:eastAsia="Times New Roman" w:cs="Arial"/>
          <w:szCs w:val="20"/>
        </w:rPr>
        <w:t xml:space="preserve"> in </w:t>
      </w:r>
      <w:r w:rsidRPr="00AA7241">
        <w:rPr>
          <w:rFonts w:eastAsia="Times New Roman" w:cs="Arial"/>
          <w:szCs w:val="20"/>
        </w:rPr>
        <w:t xml:space="preserve">PRIIMEK </w:t>
      </w:r>
      <w:r w:rsidR="00F4218F" w:rsidRPr="00AA7241">
        <w:rPr>
          <w:rFonts w:eastAsia="Times New Roman" w:cs="Arial"/>
          <w:szCs w:val="20"/>
        </w:rPr>
        <w:t>kadra</w:t>
      </w:r>
      <w:r w:rsidRPr="00AA7241">
        <w:rPr>
          <w:rFonts w:eastAsia="Times New Roman" w:cs="Arial"/>
          <w:szCs w:val="20"/>
        </w:rPr>
        <w:t xml:space="preserve">/ </w:t>
      </w:r>
      <w:r w:rsidR="00F4218F" w:rsidRPr="00AA7241">
        <w:rPr>
          <w:rFonts w:eastAsia="Times New Roman" w:cs="Arial"/>
          <w:szCs w:val="20"/>
        </w:rPr>
        <w:t xml:space="preserve">evidenčno številko vpisa pri pristojni poklicni zbornici (če je kader vpisan v evidenco, npr. pri </w:t>
      </w:r>
      <w:r w:rsidR="00D70356" w:rsidRPr="00AA7241">
        <w:rPr>
          <w:rFonts w:cs="Arial"/>
          <w:szCs w:val="20"/>
        </w:rPr>
        <w:t>ZAPS</w:t>
      </w:r>
      <w:r w:rsidR="00D70356">
        <w:rPr>
          <w:rFonts w:cs="Arial"/>
          <w:szCs w:val="20"/>
        </w:rPr>
        <w:t>,</w:t>
      </w:r>
      <w:r w:rsidR="00D70356" w:rsidRPr="00AA7241">
        <w:rPr>
          <w:rFonts w:eastAsia="Times New Roman" w:cs="Arial"/>
          <w:szCs w:val="20"/>
        </w:rPr>
        <w:t xml:space="preserve"> </w:t>
      </w:r>
      <w:r w:rsidR="00F4218F" w:rsidRPr="00AA7241">
        <w:rPr>
          <w:rFonts w:eastAsia="Times New Roman" w:cs="Arial"/>
          <w:szCs w:val="20"/>
        </w:rPr>
        <w:t>IZS) oz. navedbo, da ni vpisan ter</w:t>
      </w:r>
      <w:r w:rsidR="00DB2EF2" w:rsidRPr="00AA7241">
        <w:rPr>
          <w:rFonts w:eastAsia="Times New Roman" w:cs="Arial"/>
          <w:szCs w:val="20"/>
        </w:rPr>
        <w:t xml:space="preserve"> </w:t>
      </w:r>
      <w:r w:rsidR="00F4218F" w:rsidRPr="00AA7241">
        <w:rPr>
          <w:rFonts w:eastAsia="Times New Roman" w:cs="Arial"/>
          <w:szCs w:val="20"/>
        </w:rPr>
        <w:t>v kolikor ni zaposlen pri ponudniku, navedbo subjekta, pri katerem je zaposlen</w:t>
      </w:r>
      <w:r w:rsidR="00E33F93" w:rsidRPr="00AA7241">
        <w:rPr>
          <w:rFonts w:eastAsia="Times New Roman" w:cs="Arial"/>
          <w:szCs w:val="20"/>
        </w:rPr>
        <w:t>;</w:t>
      </w:r>
    </w:p>
    <w:p w14:paraId="6ADF4631" w14:textId="77777777" w:rsidR="003430D8" w:rsidRPr="00AA7241" w:rsidRDefault="00472F36" w:rsidP="003430D8">
      <w:pPr>
        <w:pStyle w:val="Odstavekseznama"/>
        <w:numPr>
          <w:ilvl w:val="0"/>
          <w:numId w:val="13"/>
        </w:numPr>
        <w:spacing w:line="0" w:lineRule="atLeast"/>
        <w:jc w:val="both"/>
        <w:rPr>
          <w:rFonts w:cs="Arial"/>
          <w:szCs w:val="20"/>
        </w:rPr>
      </w:pPr>
      <w:r w:rsidRPr="00AA7241">
        <w:rPr>
          <w:rFonts w:eastAsia="Times New Roman" w:cs="Arial"/>
          <w:szCs w:val="20"/>
        </w:rPr>
        <w:t>NAZIV REFERENČNEGA NAROČNIKA</w:t>
      </w:r>
      <w:r w:rsidR="001F5CC3" w:rsidRPr="00AA7241">
        <w:rPr>
          <w:rFonts w:cs="Arial"/>
          <w:szCs w:val="20"/>
        </w:rPr>
        <w:t>/</w:t>
      </w:r>
      <w:r w:rsidRPr="00AA7241">
        <w:rPr>
          <w:rFonts w:cs="Arial"/>
          <w:szCs w:val="20"/>
        </w:rPr>
        <w:t xml:space="preserve"> KONTAKTNA OSEBA </w:t>
      </w:r>
      <w:r w:rsidR="00261C79" w:rsidRPr="00AA7241">
        <w:rPr>
          <w:rFonts w:cs="Arial"/>
          <w:szCs w:val="20"/>
        </w:rPr>
        <w:t>(</w:t>
      </w:r>
      <w:r w:rsidR="001F5CC3" w:rsidRPr="00AA7241">
        <w:rPr>
          <w:rFonts w:cs="Arial"/>
          <w:szCs w:val="20"/>
        </w:rPr>
        <w:t>telefonsk</w:t>
      </w:r>
      <w:r w:rsidR="00261C79" w:rsidRPr="00AA7241">
        <w:rPr>
          <w:rFonts w:cs="Arial"/>
          <w:szCs w:val="20"/>
        </w:rPr>
        <w:t xml:space="preserve">a </w:t>
      </w:r>
      <w:r w:rsidR="001F5CC3" w:rsidRPr="00AA7241">
        <w:rPr>
          <w:rFonts w:cs="Arial"/>
          <w:szCs w:val="20"/>
        </w:rPr>
        <w:t>številk</w:t>
      </w:r>
      <w:r w:rsidR="00261C79" w:rsidRPr="00AA7241">
        <w:rPr>
          <w:rFonts w:cs="Arial"/>
          <w:szCs w:val="20"/>
        </w:rPr>
        <w:t xml:space="preserve">a </w:t>
      </w:r>
      <w:r w:rsidR="001F5CC3" w:rsidRPr="00AA7241">
        <w:rPr>
          <w:rFonts w:cs="Arial"/>
          <w:szCs w:val="20"/>
        </w:rPr>
        <w:t>ali  elektronski naslov</w:t>
      </w:r>
      <w:r w:rsidR="00261C79" w:rsidRPr="00AA7241">
        <w:rPr>
          <w:rFonts w:cs="Arial"/>
          <w:szCs w:val="20"/>
        </w:rPr>
        <w:t>)</w:t>
      </w:r>
      <w:r w:rsidR="00BD5A43" w:rsidRPr="00AA7241">
        <w:rPr>
          <w:rFonts w:cs="Arial"/>
          <w:szCs w:val="20"/>
        </w:rPr>
        <w:t xml:space="preserve"> za preveritev </w:t>
      </w:r>
      <w:r w:rsidR="00261C79" w:rsidRPr="00AA7241">
        <w:rPr>
          <w:rFonts w:cs="Arial"/>
          <w:szCs w:val="20"/>
        </w:rPr>
        <w:t>projekt</w:t>
      </w:r>
      <w:r w:rsidR="00BD5A43" w:rsidRPr="00AA7241">
        <w:rPr>
          <w:rFonts w:cs="Arial"/>
          <w:szCs w:val="20"/>
        </w:rPr>
        <w:t>a</w:t>
      </w:r>
      <w:r w:rsidR="00261C79" w:rsidRPr="00AA7241">
        <w:rPr>
          <w:rFonts w:cs="Arial"/>
          <w:szCs w:val="20"/>
        </w:rPr>
        <w:t>;</w:t>
      </w:r>
    </w:p>
    <w:p w14:paraId="1C43FA75" w14:textId="08C10F7E" w:rsidR="003430D8" w:rsidRPr="00AA7241" w:rsidRDefault="00472F36" w:rsidP="003430D8">
      <w:pPr>
        <w:pStyle w:val="Odstavekseznama"/>
        <w:numPr>
          <w:ilvl w:val="0"/>
          <w:numId w:val="13"/>
        </w:numPr>
        <w:spacing w:line="0" w:lineRule="atLeast"/>
        <w:jc w:val="both"/>
        <w:rPr>
          <w:rFonts w:cs="Arial"/>
          <w:szCs w:val="20"/>
        </w:rPr>
      </w:pPr>
      <w:r w:rsidRPr="00AA7241">
        <w:rPr>
          <w:rFonts w:cs="Arial"/>
          <w:szCs w:val="20"/>
        </w:rPr>
        <w:t xml:space="preserve">OPIS PROJEKTA (kratko)/DATUM </w:t>
      </w:r>
      <w:r w:rsidR="00BD5A43" w:rsidRPr="00AA7241">
        <w:rPr>
          <w:rFonts w:cs="Arial"/>
          <w:szCs w:val="20"/>
        </w:rPr>
        <w:t>sklenitve</w:t>
      </w:r>
      <w:r w:rsidRPr="00AA7241">
        <w:rPr>
          <w:rFonts w:cs="Arial"/>
          <w:szCs w:val="20"/>
        </w:rPr>
        <w:t xml:space="preserve"> - </w:t>
      </w:r>
      <w:r w:rsidR="00BD5A43" w:rsidRPr="00AA7241">
        <w:rPr>
          <w:rFonts w:cs="Arial"/>
          <w:szCs w:val="20"/>
        </w:rPr>
        <w:t>zaključenosti projekta</w:t>
      </w:r>
      <w:r w:rsidR="003430D8" w:rsidRPr="00AA7241">
        <w:rPr>
          <w:rFonts w:cs="Arial"/>
          <w:szCs w:val="20"/>
        </w:rPr>
        <w:t>;</w:t>
      </w:r>
    </w:p>
    <w:p w14:paraId="50D69115" w14:textId="00B85DF8" w:rsidR="003430D8" w:rsidRPr="00AA7241" w:rsidRDefault="001F5CC3" w:rsidP="003430D8">
      <w:pPr>
        <w:pStyle w:val="Odstavekseznama"/>
        <w:numPr>
          <w:ilvl w:val="0"/>
          <w:numId w:val="13"/>
        </w:numPr>
        <w:spacing w:line="0" w:lineRule="atLeast"/>
        <w:jc w:val="both"/>
        <w:rPr>
          <w:rFonts w:cs="Arial"/>
          <w:szCs w:val="20"/>
        </w:rPr>
      </w:pPr>
      <w:r w:rsidRPr="00AA7241">
        <w:rPr>
          <w:rFonts w:cs="Arial"/>
          <w:szCs w:val="20"/>
        </w:rPr>
        <w:t>številka pogodbe</w:t>
      </w:r>
      <w:r w:rsidR="00447CC9" w:rsidRPr="00AA7241">
        <w:rPr>
          <w:rFonts w:cs="Arial"/>
          <w:szCs w:val="20"/>
        </w:rPr>
        <w:t>/</w:t>
      </w:r>
      <w:r w:rsidRPr="00AA7241">
        <w:rPr>
          <w:rFonts w:cs="Arial"/>
          <w:szCs w:val="20"/>
        </w:rPr>
        <w:t>naročilnice</w:t>
      </w:r>
      <w:r w:rsidR="00447CC9" w:rsidRPr="00AA7241">
        <w:rPr>
          <w:rFonts w:cs="Arial"/>
          <w:szCs w:val="20"/>
        </w:rPr>
        <w:t>/</w:t>
      </w:r>
      <w:r w:rsidRPr="00AA7241">
        <w:rPr>
          <w:rFonts w:cs="Arial"/>
          <w:szCs w:val="20"/>
        </w:rPr>
        <w:t>dogovora ali druge podlage za projekt</w:t>
      </w:r>
      <w:r w:rsidR="003430D8" w:rsidRPr="00AA7241">
        <w:rPr>
          <w:rFonts w:cs="Arial"/>
          <w:szCs w:val="20"/>
        </w:rPr>
        <w:t>;</w:t>
      </w:r>
    </w:p>
    <w:p w14:paraId="61AB1FA4" w14:textId="7641473E" w:rsidR="001F5CC3" w:rsidRPr="00AA7241" w:rsidRDefault="003430D8" w:rsidP="003430D8">
      <w:pPr>
        <w:pStyle w:val="Odstavekseznama"/>
        <w:numPr>
          <w:ilvl w:val="0"/>
          <w:numId w:val="13"/>
        </w:numPr>
        <w:spacing w:line="0" w:lineRule="atLeast"/>
        <w:jc w:val="both"/>
        <w:rPr>
          <w:rFonts w:cs="Arial"/>
          <w:szCs w:val="20"/>
        </w:rPr>
      </w:pPr>
      <w:r w:rsidRPr="00AA7241">
        <w:rPr>
          <w:rFonts w:cs="Arial"/>
          <w:szCs w:val="20"/>
        </w:rPr>
        <w:t>v</w:t>
      </w:r>
      <w:r w:rsidR="001F5CC3" w:rsidRPr="00AA7241">
        <w:rPr>
          <w:rFonts w:cs="Arial"/>
          <w:szCs w:val="20"/>
        </w:rPr>
        <w:t>rednost projekta v EUR z DDV</w:t>
      </w:r>
      <w:r w:rsidR="00B04FA8" w:rsidRPr="00AA7241">
        <w:rPr>
          <w:rFonts w:cs="Arial"/>
          <w:szCs w:val="20"/>
        </w:rPr>
        <w:t>.</w:t>
      </w:r>
    </w:p>
    <w:p w14:paraId="70A6812C" w14:textId="52B64EFF" w:rsidR="003430D8" w:rsidRPr="00770404" w:rsidRDefault="00F4218F" w:rsidP="00770404">
      <w:pPr>
        <w:tabs>
          <w:tab w:val="left" w:pos="1065"/>
        </w:tabs>
        <w:rPr>
          <w:rFonts w:eastAsia="Times New Roman" w:cs="Arial"/>
          <w:szCs w:val="20"/>
          <w:u w:val="single"/>
        </w:rPr>
      </w:pPr>
      <w:r w:rsidRPr="00AA7241">
        <w:rPr>
          <w:rFonts w:eastAsia="Times New Roman" w:cs="Arial"/>
          <w:szCs w:val="20"/>
          <w:u w:val="single"/>
        </w:rPr>
        <w:t>in</w:t>
      </w:r>
    </w:p>
    <w:p w14:paraId="4B2F6695" w14:textId="1D626DC0" w:rsidR="00F4218F" w:rsidRPr="00AA7241" w:rsidRDefault="00F4218F" w:rsidP="001E15EA">
      <w:pPr>
        <w:spacing w:line="0" w:lineRule="atLeast"/>
        <w:jc w:val="both"/>
        <w:rPr>
          <w:rFonts w:eastAsia="Times New Roman" w:cs="Arial"/>
          <w:szCs w:val="20"/>
        </w:rPr>
      </w:pPr>
      <w:r w:rsidRPr="00AA7241">
        <w:rPr>
          <w:rFonts w:eastAsia="Times New Roman" w:cs="Arial"/>
          <w:szCs w:val="20"/>
        </w:rPr>
        <w:t>Obrazec »</w:t>
      </w:r>
      <w:r w:rsidRPr="00AA7241">
        <w:rPr>
          <w:rFonts w:eastAsia="Times New Roman" w:cs="Arial"/>
          <w:b/>
          <w:szCs w:val="20"/>
        </w:rPr>
        <w:t xml:space="preserve">Izjava kadra s pooblastilom« </w:t>
      </w:r>
      <w:r w:rsidRPr="00AA7241">
        <w:rPr>
          <w:rFonts w:eastAsia="Times New Roman" w:cs="Arial"/>
          <w:szCs w:val="20"/>
        </w:rPr>
        <w:t>(samo v primeru, če</w:t>
      </w:r>
      <w:r w:rsidR="00933577" w:rsidRPr="00AA7241">
        <w:rPr>
          <w:rFonts w:eastAsia="Times New Roman" w:cs="Arial"/>
          <w:szCs w:val="20"/>
        </w:rPr>
        <w:t xml:space="preserve"> nominiran </w:t>
      </w:r>
      <w:r w:rsidRPr="00AA7241">
        <w:rPr>
          <w:rFonts w:eastAsia="Times New Roman" w:cs="Arial"/>
          <w:szCs w:val="20"/>
        </w:rPr>
        <w:t>kader ni vpisan v pristojno poklicno zbornico)</w:t>
      </w:r>
      <w:r w:rsidR="00D6550F" w:rsidRPr="00AA7241">
        <w:rPr>
          <w:rFonts w:eastAsia="Times New Roman" w:cs="Arial"/>
          <w:szCs w:val="20"/>
        </w:rPr>
        <w:t>.</w:t>
      </w:r>
    </w:p>
    <w:p w14:paraId="73BAAC35" w14:textId="5B6D5FD1" w:rsidR="001127ED" w:rsidRPr="00AA7241" w:rsidRDefault="001127ED" w:rsidP="001E15EA">
      <w:pPr>
        <w:spacing w:line="0" w:lineRule="atLeast"/>
        <w:jc w:val="both"/>
        <w:rPr>
          <w:rFonts w:eastAsia="Times New Roman" w:cs="Arial"/>
          <w:szCs w:val="20"/>
        </w:rPr>
      </w:pPr>
    </w:p>
    <w:p w14:paraId="70868E0C" w14:textId="01662B46" w:rsidR="00512FA5" w:rsidRPr="00AA7241" w:rsidRDefault="00512FA5" w:rsidP="00512FA5">
      <w:pPr>
        <w:spacing w:line="0" w:lineRule="atLeast"/>
        <w:jc w:val="both"/>
        <w:rPr>
          <w:rFonts w:cs="Arial"/>
          <w:szCs w:val="20"/>
        </w:rPr>
      </w:pPr>
      <w:r w:rsidRPr="00AA7241">
        <w:rPr>
          <w:rFonts w:cs="Arial"/>
          <w:szCs w:val="20"/>
        </w:rPr>
        <w:t xml:space="preserve">V primeru, da ob oddaji ponudbe za predmetno naročilo še ni vpisan v ustrezen imenik pooblaščenih inženirjev pri pristojni zbornici, mora to biti najkasneje do uvedbe v delo, v primeru, da bo izbran kot izvajalec </w:t>
      </w:r>
      <w:r w:rsidR="00271D4D" w:rsidRPr="00AA7241">
        <w:rPr>
          <w:rFonts w:cs="Arial"/>
          <w:szCs w:val="20"/>
        </w:rPr>
        <w:t>v tem postopku.</w:t>
      </w:r>
    </w:p>
    <w:p w14:paraId="75045ED0" w14:textId="77777777" w:rsidR="00512FA5" w:rsidRPr="00AA7241" w:rsidRDefault="00512FA5" w:rsidP="00512FA5">
      <w:pPr>
        <w:spacing w:line="0" w:lineRule="atLeast"/>
        <w:jc w:val="both"/>
        <w:rPr>
          <w:rFonts w:cs="Arial"/>
          <w:szCs w:val="20"/>
        </w:rPr>
      </w:pPr>
    </w:p>
    <w:p w14:paraId="43B64687" w14:textId="551AB414" w:rsidR="00512FA5" w:rsidRPr="00AA7241" w:rsidRDefault="00206538" w:rsidP="00512FA5">
      <w:pPr>
        <w:spacing w:line="0" w:lineRule="atLeast"/>
        <w:jc w:val="both"/>
        <w:rPr>
          <w:rFonts w:cs="Arial"/>
          <w:szCs w:val="20"/>
        </w:rPr>
      </w:pPr>
      <w:r w:rsidRPr="00AA7241">
        <w:rPr>
          <w:rFonts w:cs="Arial"/>
          <w:szCs w:val="20"/>
        </w:rPr>
        <w:t>Kader</w:t>
      </w:r>
      <w:r w:rsidR="00512FA5" w:rsidRPr="00AA7241">
        <w:rPr>
          <w:rFonts w:cs="Arial"/>
          <w:szCs w:val="20"/>
        </w:rPr>
        <w:t>, ki ni vpisan v ustrezen imenik, lahko že v ponudbi predloži potrdilo institucije o izobrazbi.</w:t>
      </w:r>
    </w:p>
    <w:p w14:paraId="42BC7159" w14:textId="77777777" w:rsidR="00512FA5" w:rsidRPr="00AA7241" w:rsidRDefault="00512FA5" w:rsidP="00512FA5">
      <w:pPr>
        <w:spacing w:line="0" w:lineRule="atLeast"/>
        <w:jc w:val="both"/>
        <w:rPr>
          <w:rFonts w:cs="Arial"/>
          <w:szCs w:val="20"/>
        </w:rPr>
      </w:pPr>
    </w:p>
    <w:p w14:paraId="52554809" w14:textId="77777777" w:rsidR="00512FA5" w:rsidRPr="00AA7241" w:rsidRDefault="00512FA5" w:rsidP="00512FA5">
      <w:pPr>
        <w:spacing w:line="0" w:lineRule="atLeast"/>
        <w:jc w:val="both"/>
        <w:rPr>
          <w:rFonts w:cs="Arial"/>
          <w:szCs w:val="20"/>
        </w:rPr>
      </w:pPr>
      <w:r w:rsidRPr="00AA7241">
        <w:rPr>
          <w:rFonts w:cs="Arial"/>
          <w:szCs w:val="20"/>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2CB95FE8" w14:textId="77777777" w:rsidR="00512FA5" w:rsidRPr="00AA7241" w:rsidRDefault="00512FA5" w:rsidP="00512FA5">
      <w:pPr>
        <w:spacing w:line="0" w:lineRule="atLeast"/>
        <w:jc w:val="both"/>
        <w:rPr>
          <w:rFonts w:cs="Arial"/>
          <w:szCs w:val="20"/>
        </w:rPr>
      </w:pPr>
    </w:p>
    <w:p w14:paraId="5EA10A91" w14:textId="77777777" w:rsidR="00512FA5" w:rsidRPr="00AA7241" w:rsidRDefault="00512FA5" w:rsidP="00512FA5">
      <w:pPr>
        <w:spacing w:line="0" w:lineRule="atLeast"/>
        <w:jc w:val="both"/>
        <w:rPr>
          <w:rFonts w:cs="Arial"/>
          <w:szCs w:val="20"/>
        </w:rPr>
      </w:pPr>
      <w:r w:rsidRPr="00AA7241">
        <w:rPr>
          <w:rFonts w:cs="Arial"/>
          <w:szCs w:val="20"/>
        </w:rPr>
        <w:t>Če lahko naročnik dokazila iz te točke pridobi neposredno v bazi podatkov, mora ESPD vsebovati tudi informacije, ki so potrebne v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države.</w:t>
      </w:r>
    </w:p>
    <w:p w14:paraId="631F3ADC" w14:textId="77777777" w:rsidR="00512FA5" w:rsidRPr="00AA7241" w:rsidRDefault="00512FA5" w:rsidP="00512FA5">
      <w:pPr>
        <w:spacing w:line="0" w:lineRule="atLeast"/>
        <w:jc w:val="both"/>
        <w:rPr>
          <w:rFonts w:cs="Arial"/>
          <w:szCs w:val="20"/>
        </w:rPr>
      </w:pPr>
    </w:p>
    <w:p w14:paraId="3AB9BA48" w14:textId="472B8FC4" w:rsidR="00BD4937" w:rsidRPr="00AA7241" w:rsidRDefault="00512FA5" w:rsidP="00512FA5">
      <w:pPr>
        <w:spacing w:line="0" w:lineRule="atLeast"/>
        <w:jc w:val="both"/>
        <w:rPr>
          <w:rFonts w:cs="Arial"/>
          <w:szCs w:val="20"/>
        </w:rPr>
      </w:pPr>
      <w:r w:rsidRPr="00AA7241">
        <w:rPr>
          <w:rFonts w:cs="Arial"/>
          <w:szCs w:val="20"/>
        </w:rPr>
        <w:t>V kolikor naročnik od ponudnika ne bo dobil ali bo dobil napačen podatek o instituciji, kjer se listina hrani oziroma se lahko preveri Izjava kadra o izobrazbi oziroma podatek, bo od ponudnika zahteval, da za kader sam predloži potrdilo institucije o njegovi izobrazbi. Enako bo ravnal v kolikor dostop do potrdil o izobrazbi ne bo mogoč brezplačno z neposrednim dostopom do nacionalne baze podatkov katere koli države članice EU ali v primeru, ko bo šlo za podatek, ki se hrani v državi, ki ni članica EU. Ponudnik lahko že v ponudbi predloži predmetno izjavo ali potrdilo institucije o izobrazbi.</w:t>
      </w:r>
    </w:p>
    <w:p w14:paraId="6D372C7D" w14:textId="78B2B2E4" w:rsidR="00851260" w:rsidRPr="00AA7241" w:rsidRDefault="00851260" w:rsidP="00512FA5">
      <w:pPr>
        <w:spacing w:line="0" w:lineRule="atLeast"/>
        <w:jc w:val="both"/>
        <w:rPr>
          <w:rFonts w:cs="Arial"/>
          <w:szCs w:val="20"/>
        </w:rPr>
      </w:pPr>
    </w:p>
    <w:p w14:paraId="586F4782" w14:textId="77777777" w:rsidR="00912EE2" w:rsidRDefault="00912EE2" w:rsidP="00D95D35">
      <w:pPr>
        <w:spacing w:line="0" w:lineRule="atLeast"/>
        <w:jc w:val="both"/>
        <w:rPr>
          <w:rFonts w:cs="Arial"/>
          <w:szCs w:val="20"/>
        </w:rPr>
      </w:pPr>
    </w:p>
    <w:p w14:paraId="3F81B660" w14:textId="77777777" w:rsidR="00072736" w:rsidRPr="00AA7241" w:rsidRDefault="00072736" w:rsidP="00521268">
      <w:pPr>
        <w:pStyle w:val="Naslov1"/>
        <w:numPr>
          <w:ilvl w:val="0"/>
          <w:numId w:val="15"/>
        </w:numPr>
        <w:spacing w:line="0" w:lineRule="atLeast"/>
        <w:rPr>
          <w:rFonts w:cs="Arial"/>
          <w:sz w:val="20"/>
          <w:szCs w:val="20"/>
        </w:rPr>
      </w:pPr>
      <w:bookmarkStart w:id="57" w:name="_Toc526938436"/>
      <w:bookmarkStart w:id="58" w:name="_Toc99630804"/>
      <w:r w:rsidRPr="00AA7241">
        <w:rPr>
          <w:rFonts w:cs="Arial"/>
          <w:sz w:val="20"/>
          <w:szCs w:val="20"/>
        </w:rPr>
        <w:t>merila</w:t>
      </w:r>
      <w:bookmarkEnd w:id="57"/>
      <w:bookmarkEnd w:id="58"/>
    </w:p>
    <w:p w14:paraId="0F483D4F" w14:textId="77777777" w:rsidR="00072736" w:rsidRPr="00AA7241" w:rsidRDefault="00072736" w:rsidP="00072736">
      <w:pPr>
        <w:spacing w:line="0" w:lineRule="atLeast"/>
        <w:rPr>
          <w:rFonts w:cs="Arial"/>
          <w:szCs w:val="20"/>
        </w:rPr>
      </w:pPr>
    </w:p>
    <w:p w14:paraId="02DF74AE" w14:textId="5DBEFFFD" w:rsidR="009950FF" w:rsidRPr="00AA7241" w:rsidRDefault="009950FF" w:rsidP="00707FDC">
      <w:pPr>
        <w:spacing w:line="0" w:lineRule="atLeast"/>
        <w:jc w:val="both"/>
        <w:rPr>
          <w:rFonts w:cs="Arial"/>
          <w:szCs w:val="20"/>
        </w:rPr>
      </w:pPr>
      <w:r w:rsidRPr="00AA7241">
        <w:rPr>
          <w:rFonts w:cs="Arial"/>
          <w:szCs w:val="20"/>
        </w:rPr>
        <w:t>Merilo je ekonomsko najugodnejša ponudba, določena na podlagi izračunanega M, ki se izračuna po naslednji formuli ob izpolnjevanju vseh pogojev iz razpisne dokumentacije:</w:t>
      </w:r>
    </w:p>
    <w:p w14:paraId="036F6A46" w14:textId="77777777" w:rsidR="009950FF" w:rsidRPr="00AA7241" w:rsidRDefault="009950FF" w:rsidP="009950FF">
      <w:pPr>
        <w:spacing w:line="0" w:lineRule="atLeast"/>
        <w:rPr>
          <w:rFonts w:cs="Arial"/>
          <w:szCs w:val="20"/>
        </w:rPr>
      </w:pPr>
    </w:p>
    <w:p w14:paraId="298A3B0E" w14:textId="44E0C55C" w:rsidR="00072736" w:rsidRPr="00AA7241" w:rsidRDefault="009950FF" w:rsidP="00072736">
      <w:pPr>
        <w:spacing w:line="0" w:lineRule="atLeast"/>
        <w:rPr>
          <w:rFonts w:cs="Arial"/>
          <w:szCs w:val="20"/>
        </w:rPr>
      </w:pPr>
      <w:r w:rsidRPr="00AA7241">
        <w:rPr>
          <w:rFonts w:cs="Arial"/>
          <w:b/>
          <w:bCs/>
          <w:szCs w:val="20"/>
        </w:rPr>
        <w:t>M = C * (1- Nponudnik / 100)</w:t>
      </w:r>
    </w:p>
    <w:p w14:paraId="37085C88" w14:textId="37016ABF" w:rsidR="00072736" w:rsidRDefault="00072736" w:rsidP="00072736">
      <w:pPr>
        <w:tabs>
          <w:tab w:val="left" w:pos="4680"/>
        </w:tabs>
        <w:spacing w:line="0" w:lineRule="atLeast"/>
        <w:rPr>
          <w:rFonts w:cs="Arial"/>
          <w:b/>
          <w:szCs w:val="20"/>
          <w:highlight w:val="yellow"/>
        </w:rPr>
      </w:pPr>
    </w:p>
    <w:p w14:paraId="69D810D0" w14:textId="77777777" w:rsidR="009950FF" w:rsidRPr="00AA7241" w:rsidRDefault="009950FF" w:rsidP="009950FF">
      <w:pPr>
        <w:autoSpaceDE w:val="0"/>
        <w:autoSpaceDN w:val="0"/>
        <w:jc w:val="both"/>
        <w:rPr>
          <w:rFonts w:cs="Arial"/>
          <w:szCs w:val="20"/>
        </w:rPr>
      </w:pPr>
      <w:r w:rsidRPr="00AA7241">
        <w:rPr>
          <w:rFonts w:cs="Arial"/>
          <w:szCs w:val="20"/>
        </w:rPr>
        <w:t>Posamezne oznake v formuli pomenijo:</w:t>
      </w:r>
    </w:p>
    <w:p w14:paraId="49A7D1F0" w14:textId="77777777" w:rsidR="009950FF" w:rsidRPr="00AA7241" w:rsidRDefault="009950FF" w:rsidP="009950FF">
      <w:pPr>
        <w:autoSpaceDE w:val="0"/>
        <w:autoSpaceDN w:val="0"/>
        <w:jc w:val="both"/>
        <w:rPr>
          <w:rFonts w:cs="Arial"/>
          <w:szCs w:val="20"/>
        </w:rPr>
      </w:pPr>
    </w:p>
    <w:p w14:paraId="462DB483" w14:textId="79390874" w:rsidR="009950FF" w:rsidRPr="00AA7241" w:rsidRDefault="009950FF" w:rsidP="009950FF">
      <w:pPr>
        <w:autoSpaceDE w:val="0"/>
        <w:autoSpaceDN w:val="0"/>
        <w:jc w:val="both"/>
        <w:rPr>
          <w:rFonts w:cs="Arial"/>
          <w:szCs w:val="20"/>
        </w:rPr>
      </w:pPr>
      <w:r w:rsidRPr="00AA7241">
        <w:rPr>
          <w:rFonts w:cs="Arial"/>
          <w:b/>
          <w:bCs/>
          <w:szCs w:val="20"/>
        </w:rPr>
        <w:t xml:space="preserve">C </w:t>
      </w:r>
      <w:r w:rsidRPr="00AA7241">
        <w:rPr>
          <w:rFonts w:cs="Arial"/>
          <w:szCs w:val="20"/>
        </w:rPr>
        <w:t xml:space="preserve">= skupna ponudbena </w:t>
      </w:r>
      <w:r w:rsidR="00912EE2">
        <w:rPr>
          <w:rFonts w:cs="Arial"/>
          <w:szCs w:val="20"/>
        </w:rPr>
        <w:t>vrednost</w:t>
      </w:r>
      <w:r w:rsidRPr="00AA7241">
        <w:rPr>
          <w:rFonts w:cs="Arial"/>
          <w:szCs w:val="20"/>
        </w:rPr>
        <w:t xml:space="preserve"> ponudnika z DDV,</w:t>
      </w:r>
    </w:p>
    <w:p w14:paraId="6272D4A3" w14:textId="77777777" w:rsidR="009950FF" w:rsidRPr="00AA7241" w:rsidRDefault="009950FF" w:rsidP="009950FF">
      <w:pPr>
        <w:autoSpaceDE w:val="0"/>
        <w:autoSpaceDN w:val="0"/>
        <w:jc w:val="both"/>
        <w:rPr>
          <w:rFonts w:cs="Arial"/>
          <w:szCs w:val="20"/>
        </w:rPr>
      </w:pPr>
    </w:p>
    <w:p w14:paraId="6A546341" w14:textId="49F4CA2F" w:rsidR="009950FF" w:rsidRPr="00AA7241" w:rsidRDefault="009950FF" w:rsidP="009950FF">
      <w:pPr>
        <w:autoSpaceDE w:val="0"/>
        <w:autoSpaceDN w:val="0"/>
        <w:jc w:val="both"/>
        <w:rPr>
          <w:rFonts w:cs="Arial"/>
          <w:szCs w:val="20"/>
        </w:rPr>
      </w:pPr>
      <w:bookmarkStart w:id="59" w:name="_Hlk98932881"/>
      <w:r w:rsidRPr="00AA7241">
        <w:rPr>
          <w:rFonts w:cs="Arial"/>
          <w:b/>
          <w:bCs/>
          <w:szCs w:val="20"/>
        </w:rPr>
        <w:t>Nponudnik</w:t>
      </w:r>
      <w:bookmarkEnd w:id="59"/>
      <w:r w:rsidRPr="00AA7241">
        <w:rPr>
          <w:rFonts w:cs="Arial"/>
          <w:b/>
          <w:bCs/>
          <w:szCs w:val="20"/>
        </w:rPr>
        <w:t xml:space="preserve"> </w:t>
      </w:r>
      <w:r w:rsidRPr="00AA7241">
        <w:rPr>
          <w:rFonts w:cs="Arial"/>
          <w:szCs w:val="20"/>
        </w:rPr>
        <w:t xml:space="preserve">= število </w:t>
      </w:r>
      <w:r w:rsidR="00300915">
        <w:rPr>
          <w:rFonts w:cs="Arial"/>
          <w:szCs w:val="20"/>
        </w:rPr>
        <w:t xml:space="preserve">dodatnih </w:t>
      </w:r>
      <w:r w:rsidRPr="00AA7241">
        <w:rPr>
          <w:rFonts w:cs="Arial"/>
          <w:szCs w:val="20"/>
        </w:rPr>
        <w:t xml:space="preserve">projektov za </w:t>
      </w:r>
      <w:r w:rsidR="00912EE2">
        <w:rPr>
          <w:rFonts w:cs="Arial"/>
          <w:szCs w:val="20"/>
        </w:rPr>
        <w:t xml:space="preserve">nominirani </w:t>
      </w:r>
      <w:r w:rsidRPr="00AA7241">
        <w:rPr>
          <w:rFonts w:cs="Arial"/>
          <w:szCs w:val="20"/>
        </w:rPr>
        <w:t>strokovni kader (vodjo projekta in posamezne projektante – skupaj maksimalno 10</w:t>
      </w:r>
      <w:r w:rsidR="00912EE2">
        <w:rPr>
          <w:rFonts w:cs="Arial"/>
          <w:szCs w:val="20"/>
        </w:rPr>
        <w:t xml:space="preserve"> točk</w:t>
      </w:r>
      <w:r w:rsidRPr="00AA7241">
        <w:rPr>
          <w:rFonts w:cs="Arial"/>
          <w:szCs w:val="20"/>
        </w:rPr>
        <w:t>),</w:t>
      </w:r>
    </w:p>
    <w:p w14:paraId="42709FFC" w14:textId="4A457E08" w:rsidR="009950FF" w:rsidRDefault="009950FF" w:rsidP="009950FF">
      <w:pPr>
        <w:autoSpaceDE w:val="0"/>
        <w:autoSpaceDN w:val="0"/>
        <w:jc w:val="both"/>
        <w:rPr>
          <w:rFonts w:cs="Arial"/>
          <w:szCs w:val="20"/>
        </w:rPr>
      </w:pPr>
      <w:r w:rsidRPr="00AA7241">
        <w:rPr>
          <w:rFonts w:cs="Arial"/>
          <w:szCs w:val="20"/>
        </w:rPr>
        <w:t>in sicer za:</w:t>
      </w:r>
    </w:p>
    <w:p w14:paraId="6D6FA3B1" w14:textId="362BEA24" w:rsidR="00300915" w:rsidRPr="00300915" w:rsidRDefault="00300915" w:rsidP="00300915">
      <w:pPr>
        <w:autoSpaceDE w:val="0"/>
        <w:autoSpaceDN w:val="0"/>
        <w:jc w:val="both"/>
        <w:rPr>
          <w:rFonts w:cs="Arial"/>
          <w:szCs w:val="20"/>
        </w:rPr>
      </w:pPr>
    </w:p>
    <w:p w14:paraId="7248D45D" w14:textId="05F29DD0" w:rsidR="009950FF" w:rsidRPr="00300915" w:rsidRDefault="00300915" w:rsidP="00300915">
      <w:pPr>
        <w:autoSpaceDE w:val="0"/>
        <w:autoSpaceDN w:val="0"/>
        <w:jc w:val="both"/>
        <w:rPr>
          <w:rFonts w:cs="Arial"/>
          <w:szCs w:val="20"/>
        </w:rPr>
      </w:pPr>
      <w:r w:rsidRPr="00300915">
        <w:rPr>
          <w:rFonts w:cs="Arial"/>
          <w:szCs w:val="20"/>
        </w:rPr>
        <w:t xml:space="preserve">-  </w:t>
      </w:r>
      <w:r w:rsidRPr="00E84DEB">
        <w:rPr>
          <w:rFonts w:cs="Arial"/>
          <w:szCs w:val="20"/>
          <w:u w:val="single"/>
        </w:rPr>
        <w:t xml:space="preserve">nominiranega </w:t>
      </w:r>
      <w:r w:rsidR="009950FF" w:rsidRPr="00E84DEB">
        <w:rPr>
          <w:rFonts w:cs="Arial"/>
          <w:szCs w:val="20"/>
          <w:u w:val="single"/>
        </w:rPr>
        <w:t>vodjo projektiranja iz arhitekturne stroke</w:t>
      </w:r>
      <w:r w:rsidR="009950FF" w:rsidRPr="00300915">
        <w:rPr>
          <w:rFonts w:cs="Arial"/>
          <w:szCs w:val="20"/>
        </w:rPr>
        <w:t xml:space="preserve"> reference, kjer je bil </w:t>
      </w:r>
      <w:r>
        <w:rPr>
          <w:rFonts w:cs="Arial"/>
          <w:szCs w:val="20"/>
        </w:rPr>
        <w:t xml:space="preserve">kot </w:t>
      </w:r>
      <w:r w:rsidR="009950FF" w:rsidRPr="00300915">
        <w:rPr>
          <w:rFonts w:cs="Arial"/>
          <w:szCs w:val="20"/>
        </w:rPr>
        <w:t>vodja projektiranja oz. odgovorni vodja projekta ali odgovorni projektant izdelave projektne dokumentacije faze DGD, PZI in PID s področja načrtovanja poslovnih objektov, v vrednosti izdelane projektne dokumentacije (kot celote) vsaj 100.000 EUR z DDV ali vrednosti realiziranega (dokončanega in predanega v uporabo) projekta skupne vrednosti investicije vsaj 1.500.000 EUR z DDV,</w:t>
      </w:r>
    </w:p>
    <w:p w14:paraId="6F07F363" w14:textId="77777777" w:rsidR="009950FF" w:rsidRPr="00300915" w:rsidRDefault="009950FF" w:rsidP="009950FF">
      <w:pPr>
        <w:autoSpaceDE w:val="0"/>
        <w:autoSpaceDN w:val="0"/>
        <w:jc w:val="both"/>
        <w:rPr>
          <w:rFonts w:cs="Arial"/>
          <w:szCs w:val="20"/>
        </w:rPr>
      </w:pPr>
    </w:p>
    <w:p w14:paraId="1F1103B2" w14:textId="2E3DEB48" w:rsidR="009950FF" w:rsidRPr="00300915" w:rsidRDefault="009950FF" w:rsidP="009950FF">
      <w:pPr>
        <w:autoSpaceDE w:val="0"/>
        <w:autoSpaceDN w:val="0"/>
        <w:jc w:val="both"/>
        <w:rPr>
          <w:rFonts w:cs="Arial"/>
          <w:szCs w:val="20"/>
        </w:rPr>
      </w:pPr>
      <w:r w:rsidRPr="00300915">
        <w:rPr>
          <w:rFonts w:cs="Arial"/>
          <w:szCs w:val="20"/>
        </w:rPr>
        <w:t xml:space="preserve">- </w:t>
      </w:r>
      <w:r w:rsidR="00300915">
        <w:rPr>
          <w:rFonts w:cs="Arial"/>
          <w:szCs w:val="20"/>
        </w:rPr>
        <w:t xml:space="preserve"> </w:t>
      </w:r>
      <w:r w:rsidR="00E84DEB">
        <w:rPr>
          <w:rFonts w:cs="Arial"/>
          <w:szCs w:val="20"/>
        </w:rPr>
        <w:t xml:space="preserve"> </w:t>
      </w:r>
      <w:r w:rsidR="00300915" w:rsidRPr="00E84DEB">
        <w:rPr>
          <w:rFonts w:cs="Arial"/>
          <w:szCs w:val="20"/>
          <w:u w:val="single"/>
        </w:rPr>
        <w:t xml:space="preserve">nominiranega </w:t>
      </w:r>
      <w:r w:rsidRPr="00E84DEB">
        <w:rPr>
          <w:rFonts w:cs="Arial"/>
          <w:szCs w:val="20"/>
          <w:u w:val="single"/>
        </w:rPr>
        <w:t>projektanta gradbene stroke</w:t>
      </w:r>
      <w:r w:rsidRPr="00300915">
        <w:rPr>
          <w:rFonts w:cs="Arial"/>
          <w:szCs w:val="20"/>
        </w:rPr>
        <w:t xml:space="preserve"> referenc</w:t>
      </w:r>
      <w:r w:rsidR="00300915">
        <w:rPr>
          <w:rFonts w:cs="Arial"/>
          <w:szCs w:val="20"/>
        </w:rPr>
        <w:t>i</w:t>
      </w:r>
      <w:r w:rsidRPr="00300915">
        <w:rPr>
          <w:rFonts w:cs="Arial"/>
          <w:szCs w:val="20"/>
        </w:rPr>
        <w:t xml:space="preserve">, kjer je bil </w:t>
      </w:r>
      <w:r w:rsidR="00300915">
        <w:rPr>
          <w:rFonts w:cs="Arial"/>
          <w:szCs w:val="20"/>
        </w:rPr>
        <w:t xml:space="preserve">kot </w:t>
      </w:r>
      <w:r w:rsidRPr="00300915">
        <w:rPr>
          <w:rFonts w:cs="Arial"/>
          <w:szCs w:val="20"/>
        </w:rPr>
        <w:t>odgovorni projektant gradbenih del izdelave projektne dokumentacije faze DGD, PZI in PID s področja načrtovanja poslovnih objektov, v vrednosti izdelane projektne dokumentacije (kot celote) vsaj 100.000 EUR z DDV ali vrednosti realiziranega (dokončanega in predanega v uporabo) projekta skupne vrednosti investicije vsaj 1.500.000 EUR z DDV,</w:t>
      </w:r>
    </w:p>
    <w:p w14:paraId="6AC77856" w14:textId="77777777" w:rsidR="009950FF" w:rsidRPr="00300915" w:rsidRDefault="009950FF" w:rsidP="009950FF">
      <w:pPr>
        <w:autoSpaceDE w:val="0"/>
        <w:autoSpaceDN w:val="0"/>
        <w:jc w:val="both"/>
        <w:rPr>
          <w:rFonts w:cs="Arial"/>
          <w:szCs w:val="20"/>
        </w:rPr>
      </w:pPr>
    </w:p>
    <w:p w14:paraId="01606FAF" w14:textId="76FDBBE1" w:rsidR="009950FF" w:rsidRPr="00300915" w:rsidRDefault="009950FF" w:rsidP="009950FF">
      <w:pPr>
        <w:autoSpaceDE w:val="0"/>
        <w:autoSpaceDN w:val="0"/>
        <w:jc w:val="both"/>
        <w:rPr>
          <w:rFonts w:cs="Arial"/>
          <w:szCs w:val="20"/>
        </w:rPr>
      </w:pPr>
      <w:r w:rsidRPr="00300915">
        <w:rPr>
          <w:rFonts w:cs="Arial"/>
          <w:szCs w:val="20"/>
        </w:rPr>
        <w:t xml:space="preserve">- </w:t>
      </w:r>
      <w:r w:rsidR="00300915">
        <w:rPr>
          <w:rFonts w:cs="Arial"/>
          <w:szCs w:val="20"/>
        </w:rPr>
        <w:t xml:space="preserve"> </w:t>
      </w:r>
      <w:r w:rsidR="00300915" w:rsidRPr="00E84DEB">
        <w:rPr>
          <w:rFonts w:cs="Arial"/>
          <w:szCs w:val="20"/>
          <w:u w:val="single"/>
        </w:rPr>
        <w:t xml:space="preserve">nominiranega </w:t>
      </w:r>
      <w:r w:rsidRPr="00E84DEB">
        <w:rPr>
          <w:rFonts w:cs="Arial"/>
          <w:szCs w:val="20"/>
          <w:u w:val="single"/>
        </w:rPr>
        <w:t>projektanta elektroinštalacij</w:t>
      </w:r>
      <w:r w:rsidRPr="00300915">
        <w:rPr>
          <w:rFonts w:cs="Arial"/>
          <w:szCs w:val="20"/>
        </w:rPr>
        <w:t xml:space="preserve"> referenc, kjer je bil </w:t>
      </w:r>
      <w:r w:rsidR="00300915">
        <w:rPr>
          <w:rFonts w:cs="Arial"/>
          <w:szCs w:val="20"/>
        </w:rPr>
        <w:t xml:space="preserve">kot </w:t>
      </w:r>
      <w:r w:rsidRPr="00300915">
        <w:rPr>
          <w:rFonts w:cs="Arial"/>
          <w:szCs w:val="20"/>
        </w:rPr>
        <w:t>odgovorni projektant izdelave projektne dokumentacije faze DGD, PZI in PID s področja načrtovanja poslovnih objektov, v vrednosti izdelane projektne dokumentacije (kot celote) vsaj 100.000 EUR z DDV ali vrednosti realiziranega (dokončanega in predanega v uporabo) projekta skupne vrednosti investicije vsaj 1.500.000 EUR z DDV,</w:t>
      </w:r>
    </w:p>
    <w:p w14:paraId="6BA94A8A" w14:textId="77777777" w:rsidR="009950FF" w:rsidRPr="00300915" w:rsidRDefault="009950FF" w:rsidP="009950FF">
      <w:pPr>
        <w:autoSpaceDE w:val="0"/>
        <w:autoSpaceDN w:val="0"/>
        <w:jc w:val="both"/>
        <w:rPr>
          <w:rFonts w:cs="Arial"/>
          <w:szCs w:val="20"/>
        </w:rPr>
      </w:pPr>
    </w:p>
    <w:p w14:paraId="589D724A" w14:textId="5B6FE22C" w:rsidR="009950FF" w:rsidRPr="00AA7241" w:rsidRDefault="009950FF" w:rsidP="009950FF">
      <w:pPr>
        <w:autoSpaceDE w:val="0"/>
        <w:autoSpaceDN w:val="0"/>
        <w:jc w:val="both"/>
        <w:rPr>
          <w:rFonts w:cs="Arial"/>
          <w:szCs w:val="20"/>
        </w:rPr>
      </w:pPr>
      <w:r w:rsidRPr="00300915">
        <w:rPr>
          <w:rFonts w:cs="Arial"/>
          <w:szCs w:val="20"/>
        </w:rPr>
        <w:t xml:space="preserve">- </w:t>
      </w:r>
      <w:r w:rsidR="00300915">
        <w:rPr>
          <w:rFonts w:cs="Arial"/>
          <w:szCs w:val="20"/>
        </w:rPr>
        <w:t xml:space="preserve"> </w:t>
      </w:r>
      <w:r w:rsidR="00300915" w:rsidRPr="00E84DEB">
        <w:rPr>
          <w:rFonts w:cs="Arial"/>
          <w:szCs w:val="20"/>
          <w:u w:val="single"/>
        </w:rPr>
        <w:t xml:space="preserve">nominiranega </w:t>
      </w:r>
      <w:r w:rsidRPr="00E84DEB">
        <w:rPr>
          <w:rFonts w:cs="Arial"/>
          <w:szCs w:val="20"/>
          <w:u w:val="single"/>
        </w:rPr>
        <w:t>projektanta strojnih inštalacij</w:t>
      </w:r>
      <w:r w:rsidRPr="00300915">
        <w:rPr>
          <w:rFonts w:cs="Arial"/>
          <w:szCs w:val="20"/>
        </w:rPr>
        <w:t xml:space="preserve"> referenc</w:t>
      </w:r>
      <w:r w:rsidR="00300915">
        <w:rPr>
          <w:rFonts w:cs="Arial"/>
          <w:szCs w:val="20"/>
        </w:rPr>
        <w:t>i</w:t>
      </w:r>
      <w:r w:rsidRPr="00300915">
        <w:rPr>
          <w:rFonts w:cs="Arial"/>
          <w:szCs w:val="20"/>
        </w:rPr>
        <w:t xml:space="preserve">, kjer je bil </w:t>
      </w:r>
      <w:r w:rsidR="00300915">
        <w:rPr>
          <w:rFonts w:cs="Arial"/>
          <w:szCs w:val="20"/>
        </w:rPr>
        <w:t xml:space="preserve">kot </w:t>
      </w:r>
      <w:r w:rsidRPr="00300915">
        <w:rPr>
          <w:rFonts w:cs="Arial"/>
          <w:szCs w:val="20"/>
        </w:rPr>
        <w:t>odgovorni projektant izdelave projektne dokumentacije faze DGD, PZI in PID s področja</w:t>
      </w:r>
      <w:r w:rsidRPr="00AA7241">
        <w:rPr>
          <w:rFonts w:cs="Arial"/>
          <w:szCs w:val="20"/>
        </w:rPr>
        <w:t xml:space="preserve"> načrtovanja poslovnih objektov, v vrednosti izdelane projektne dokumentacije (kot celote) vsaj 100.000 EUR z DDV ali vrednosti realiziranega (dokončanega in predanega v uporabo) projekta skupne vrednosti investicije vsaj 1.500.000 EUR z DDV</w:t>
      </w:r>
      <w:r w:rsidR="008C4E22" w:rsidRPr="00AA7241">
        <w:rPr>
          <w:rFonts w:cs="Arial"/>
          <w:szCs w:val="20"/>
        </w:rPr>
        <w:t>.</w:t>
      </w:r>
    </w:p>
    <w:p w14:paraId="2B366450" w14:textId="7B3B13BA" w:rsidR="009950FF" w:rsidRPr="00AA7241" w:rsidRDefault="009950FF" w:rsidP="009950FF">
      <w:pPr>
        <w:autoSpaceDE w:val="0"/>
        <w:autoSpaceDN w:val="0"/>
        <w:jc w:val="both"/>
        <w:rPr>
          <w:rFonts w:cs="Arial"/>
          <w:szCs w:val="20"/>
        </w:rPr>
      </w:pPr>
    </w:p>
    <w:p w14:paraId="10070F3B" w14:textId="77777777" w:rsidR="00514176" w:rsidRPr="00AA7241" w:rsidRDefault="00514176" w:rsidP="00514176">
      <w:pPr>
        <w:spacing w:line="0" w:lineRule="atLeast"/>
        <w:jc w:val="both"/>
        <w:rPr>
          <w:rFonts w:cs="Arial"/>
          <w:b/>
          <w:szCs w:val="20"/>
        </w:rPr>
      </w:pPr>
      <w:r w:rsidRPr="00AA7241">
        <w:rPr>
          <w:rFonts w:cs="Arial"/>
          <w:b/>
          <w:szCs w:val="20"/>
        </w:rPr>
        <w:t>DOKAZILO:</w:t>
      </w:r>
    </w:p>
    <w:p w14:paraId="2470CDBE" w14:textId="1A017900" w:rsidR="00514176" w:rsidRPr="00AA7241" w:rsidRDefault="00514176" w:rsidP="009950FF">
      <w:pPr>
        <w:autoSpaceDE w:val="0"/>
        <w:autoSpaceDN w:val="0"/>
        <w:jc w:val="both"/>
        <w:rPr>
          <w:rFonts w:cs="Arial"/>
          <w:szCs w:val="20"/>
        </w:rPr>
      </w:pPr>
      <w:r w:rsidRPr="00AA7241">
        <w:rPr>
          <w:rFonts w:cs="Arial"/>
          <w:szCs w:val="20"/>
        </w:rPr>
        <w:t>Izpolnjen obrazec »</w:t>
      </w:r>
      <w:r w:rsidRPr="00AA7241">
        <w:rPr>
          <w:rFonts w:cs="Arial"/>
          <w:b/>
          <w:bCs/>
          <w:szCs w:val="20"/>
        </w:rPr>
        <w:t>Izjava ponudnika o dodatnih referencah kadrov</w:t>
      </w:r>
      <w:r w:rsidRPr="00AA7241">
        <w:rPr>
          <w:rFonts w:cs="Arial"/>
          <w:szCs w:val="20"/>
        </w:rPr>
        <w:t>«</w:t>
      </w:r>
      <w:r w:rsidR="000C70B2" w:rsidRPr="00AA7241">
        <w:rPr>
          <w:rFonts w:cs="Arial"/>
          <w:szCs w:val="20"/>
        </w:rPr>
        <w:t>.</w:t>
      </w:r>
    </w:p>
    <w:p w14:paraId="7076BCF6" w14:textId="77777777" w:rsidR="00514176" w:rsidRPr="00AA7241" w:rsidRDefault="00514176" w:rsidP="009950FF">
      <w:pPr>
        <w:autoSpaceDE w:val="0"/>
        <w:autoSpaceDN w:val="0"/>
        <w:jc w:val="both"/>
        <w:rPr>
          <w:rFonts w:cs="Arial"/>
          <w:szCs w:val="20"/>
        </w:rPr>
      </w:pPr>
    </w:p>
    <w:p w14:paraId="60B32C53" w14:textId="2CEABC5A" w:rsidR="009950FF" w:rsidRPr="00AA7241" w:rsidRDefault="009950FF" w:rsidP="009950FF">
      <w:pPr>
        <w:autoSpaceDE w:val="0"/>
        <w:autoSpaceDN w:val="0"/>
        <w:jc w:val="both"/>
        <w:rPr>
          <w:rFonts w:cs="Arial"/>
          <w:szCs w:val="20"/>
        </w:rPr>
      </w:pPr>
      <w:r w:rsidRPr="00AA7241">
        <w:rPr>
          <w:rFonts w:cs="Arial"/>
          <w:szCs w:val="20"/>
        </w:rPr>
        <w:t xml:space="preserve">Upošteva se do največ 4 referenčne projekte za vodjo projektiranja iz arhitekturne stroke in največ 2 referenčna projekta za posameznega projektanta (skupaj največ 10). En ustrezen referenčni projekt pomeni eno točko. Veljajo reference za izvedene projekte </w:t>
      </w:r>
      <w:r w:rsidR="00CC1AC4">
        <w:t xml:space="preserve">v zadnjih </w:t>
      </w:r>
      <w:r w:rsidR="00CC1AC4">
        <w:t>desetih</w:t>
      </w:r>
      <w:r w:rsidR="00CC1AC4">
        <w:t xml:space="preserve"> letih, šteto od dneva objave obvestila o </w:t>
      </w:r>
      <w:r w:rsidR="00CC1AC4">
        <w:t xml:space="preserve">tem </w:t>
      </w:r>
      <w:r w:rsidR="00CC1AC4">
        <w:t xml:space="preserve">naročilu na </w:t>
      </w:r>
      <w:r w:rsidR="00CC1AC4">
        <w:t>P</w:t>
      </w:r>
      <w:r w:rsidR="00CC1AC4">
        <w:t>ortalu javnih naročil</w:t>
      </w:r>
      <w:r w:rsidR="00300915">
        <w:rPr>
          <w:rFonts w:cs="Arial"/>
          <w:szCs w:val="20"/>
        </w:rPr>
        <w:t>.</w:t>
      </w:r>
    </w:p>
    <w:p w14:paraId="54B84F22" w14:textId="77777777" w:rsidR="009950FF" w:rsidRPr="00AA7241" w:rsidRDefault="009950FF" w:rsidP="009950FF">
      <w:pPr>
        <w:autoSpaceDE w:val="0"/>
        <w:autoSpaceDN w:val="0"/>
        <w:jc w:val="both"/>
        <w:rPr>
          <w:rFonts w:cs="Arial"/>
          <w:szCs w:val="20"/>
        </w:rPr>
      </w:pPr>
    </w:p>
    <w:p w14:paraId="3DC0A32B" w14:textId="495537C0" w:rsidR="009950FF" w:rsidRPr="00AA7241" w:rsidRDefault="009950FF" w:rsidP="009950FF">
      <w:pPr>
        <w:autoSpaceDE w:val="0"/>
        <w:autoSpaceDN w:val="0"/>
        <w:jc w:val="both"/>
        <w:rPr>
          <w:rFonts w:cs="Arial"/>
          <w:szCs w:val="20"/>
        </w:rPr>
      </w:pPr>
      <w:r w:rsidRPr="00AA7241">
        <w:rPr>
          <w:rFonts w:cs="Arial"/>
          <w:szCs w:val="20"/>
        </w:rPr>
        <w:t>V primeru, da bo isti projekt naveden kot referenčni projekt pri več strokovnih kadrih, se ta projekt kot ustrezen upošteva le enkrat.</w:t>
      </w:r>
    </w:p>
    <w:p w14:paraId="63B2AB72" w14:textId="77777777" w:rsidR="00851260" w:rsidRPr="00AA7241" w:rsidRDefault="00851260" w:rsidP="009950FF">
      <w:pPr>
        <w:autoSpaceDE w:val="0"/>
        <w:autoSpaceDN w:val="0"/>
        <w:jc w:val="both"/>
        <w:rPr>
          <w:rFonts w:cs="Arial"/>
          <w:szCs w:val="20"/>
        </w:rPr>
      </w:pPr>
    </w:p>
    <w:p w14:paraId="22407DF7" w14:textId="36F3AB65" w:rsidR="009950FF" w:rsidRPr="00AA7241" w:rsidRDefault="009950FF" w:rsidP="009950FF">
      <w:pPr>
        <w:autoSpaceDE w:val="0"/>
        <w:autoSpaceDN w:val="0"/>
        <w:jc w:val="both"/>
        <w:rPr>
          <w:rFonts w:cs="Arial"/>
          <w:szCs w:val="20"/>
        </w:rPr>
      </w:pPr>
      <w:r w:rsidRPr="00AA7241">
        <w:rPr>
          <w:rFonts w:cs="Arial"/>
          <w:szCs w:val="20"/>
        </w:rPr>
        <w:t xml:space="preserve">Upoštevajo se samo reference kadra, ki je prijavljen v točki </w:t>
      </w:r>
      <w:r w:rsidR="009A5881" w:rsidRPr="00AA7241">
        <w:rPr>
          <w:rFonts w:cs="Arial"/>
          <w:szCs w:val="20"/>
        </w:rPr>
        <w:t>9.1.4 Kadrovski pogoji oziroma sposobnost</w:t>
      </w:r>
      <w:r w:rsidRPr="00AA7241">
        <w:rPr>
          <w:rFonts w:cs="Arial"/>
          <w:szCs w:val="20"/>
        </w:rPr>
        <w:t xml:space="preserve">. </w:t>
      </w:r>
    </w:p>
    <w:p w14:paraId="1F2D424D" w14:textId="080B9336" w:rsidR="009950FF" w:rsidRPr="00AA7241" w:rsidRDefault="009950FF" w:rsidP="009950FF">
      <w:pPr>
        <w:autoSpaceDE w:val="0"/>
        <w:autoSpaceDN w:val="0"/>
        <w:jc w:val="both"/>
        <w:rPr>
          <w:rFonts w:cs="Arial"/>
          <w:szCs w:val="20"/>
        </w:rPr>
      </w:pPr>
      <w:r w:rsidRPr="00AA7241">
        <w:rPr>
          <w:rFonts w:cs="Arial"/>
          <w:szCs w:val="20"/>
        </w:rPr>
        <w:t>Reference morebitnega drugega kadra se ne bodo upoštevale pri izračunu merila.</w:t>
      </w:r>
      <w:r w:rsidR="00122327" w:rsidRPr="00122327">
        <w:rPr>
          <w:rFonts w:cs="Arial"/>
          <w:szCs w:val="20"/>
        </w:rPr>
        <w:t xml:space="preserve"> </w:t>
      </w:r>
      <w:r w:rsidR="00122327" w:rsidRPr="00AF33AE">
        <w:rPr>
          <w:rFonts w:cs="Arial"/>
          <w:szCs w:val="20"/>
        </w:rPr>
        <w:t>Že prijavljena referenca kadra za izpolnjevanje pogoja v točki 9.1.</w:t>
      </w:r>
      <w:r w:rsidR="00122327">
        <w:rPr>
          <w:rFonts w:cs="Arial"/>
          <w:szCs w:val="20"/>
        </w:rPr>
        <w:t xml:space="preserve">4 </w:t>
      </w:r>
      <w:r w:rsidR="00122327" w:rsidRPr="00AF33AE">
        <w:rPr>
          <w:rFonts w:cs="Arial"/>
          <w:szCs w:val="20"/>
        </w:rPr>
        <w:t>ne more biti prijavljena kot dodatna referenca.</w:t>
      </w:r>
    </w:p>
    <w:p w14:paraId="6528AC65" w14:textId="77777777" w:rsidR="000C70B2" w:rsidRPr="00AA7241" w:rsidRDefault="000C70B2" w:rsidP="009950FF">
      <w:pPr>
        <w:autoSpaceDE w:val="0"/>
        <w:autoSpaceDN w:val="0"/>
        <w:jc w:val="both"/>
        <w:rPr>
          <w:rFonts w:cs="Arial"/>
          <w:szCs w:val="20"/>
        </w:rPr>
      </w:pPr>
    </w:p>
    <w:p w14:paraId="30BB2BBD" w14:textId="0A595135" w:rsidR="009950FF" w:rsidRPr="00AA7241" w:rsidRDefault="009950FF" w:rsidP="009950FF">
      <w:pPr>
        <w:autoSpaceDE w:val="0"/>
        <w:autoSpaceDN w:val="0"/>
        <w:jc w:val="both"/>
        <w:rPr>
          <w:rFonts w:cs="Arial"/>
          <w:szCs w:val="20"/>
        </w:rPr>
      </w:pPr>
      <w:r w:rsidRPr="00E84DEB">
        <w:rPr>
          <w:rFonts w:cs="Arial"/>
          <w:b/>
          <w:bCs/>
          <w:szCs w:val="20"/>
        </w:rPr>
        <w:t>Najugodnejši ponudnik je tisti z najnižjim M.</w:t>
      </w:r>
      <w:r w:rsidRPr="00AA7241">
        <w:rPr>
          <w:rFonts w:cs="Arial"/>
          <w:szCs w:val="20"/>
        </w:rPr>
        <w:t xml:space="preserve"> V primeru, da bosta dva ali več ponudnikov dosegla enak M, bo izbran ponudnik z najnižjo skupno ponujeno </w:t>
      </w:r>
      <w:r w:rsidR="00912EE2">
        <w:rPr>
          <w:rFonts w:cs="Arial"/>
          <w:szCs w:val="20"/>
        </w:rPr>
        <w:t>vred</w:t>
      </w:r>
      <w:r w:rsidR="00707FDC">
        <w:rPr>
          <w:rFonts w:cs="Arial"/>
          <w:szCs w:val="20"/>
        </w:rPr>
        <w:t>n</w:t>
      </w:r>
      <w:r w:rsidR="00912EE2">
        <w:rPr>
          <w:rFonts w:cs="Arial"/>
          <w:szCs w:val="20"/>
        </w:rPr>
        <w:t>ostjo</w:t>
      </w:r>
      <w:r w:rsidRPr="00AA7241">
        <w:rPr>
          <w:rFonts w:cs="Arial"/>
          <w:szCs w:val="20"/>
        </w:rPr>
        <w:t xml:space="preserve"> z DDV. </w:t>
      </w:r>
      <w:r w:rsidR="000C70B2" w:rsidRPr="00AA7241">
        <w:rPr>
          <w:rFonts w:cs="Arial"/>
          <w:szCs w:val="20"/>
        </w:rPr>
        <w:t xml:space="preserve"> </w:t>
      </w:r>
    </w:p>
    <w:p w14:paraId="3D8041D7" w14:textId="77777777" w:rsidR="000C70B2" w:rsidRPr="00AA7241" w:rsidRDefault="000C70B2" w:rsidP="000C70B2">
      <w:pPr>
        <w:autoSpaceDE w:val="0"/>
        <w:autoSpaceDN w:val="0"/>
        <w:jc w:val="both"/>
        <w:rPr>
          <w:rFonts w:cs="Arial"/>
          <w:color w:val="000000"/>
          <w:szCs w:val="20"/>
        </w:rPr>
      </w:pPr>
    </w:p>
    <w:p w14:paraId="1AABEC35" w14:textId="42071F4A" w:rsidR="000C70B2" w:rsidRPr="00AA7241" w:rsidRDefault="000C70B2" w:rsidP="000C70B2">
      <w:pPr>
        <w:autoSpaceDE w:val="0"/>
        <w:autoSpaceDN w:val="0"/>
        <w:jc w:val="both"/>
        <w:rPr>
          <w:rFonts w:cs="Arial"/>
          <w:color w:val="000000"/>
          <w:szCs w:val="20"/>
        </w:rPr>
      </w:pPr>
      <w:r w:rsidRPr="00AA7241">
        <w:rPr>
          <w:rFonts w:cs="Arial"/>
          <w:color w:val="000000"/>
          <w:szCs w:val="20"/>
        </w:rPr>
        <w:t xml:space="preserve">V primeru, da bo več ponudnikov ponudilo enako najnižjo skupno ponudbeno vrednost z DDV, bo izbran ponudnik, ki </w:t>
      </w:r>
      <w:r w:rsidRPr="00AA7241">
        <w:rPr>
          <w:rFonts w:eastAsia="Times New Roman" w:cs="Arial"/>
          <w:szCs w:val="20"/>
        </w:rPr>
        <w:t xml:space="preserve">bo zbral večje skupno število točk v merilu </w:t>
      </w:r>
      <w:r w:rsidRPr="00AA7241">
        <w:rPr>
          <w:rFonts w:cs="Arial"/>
          <w:szCs w:val="20"/>
        </w:rPr>
        <w:t>Nponudnik</w:t>
      </w:r>
      <w:r w:rsidRPr="00AA7241">
        <w:rPr>
          <w:rFonts w:eastAsia="Times New Roman" w:cs="Arial"/>
          <w:szCs w:val="20"/>
          <w:vertAlign w:val="subscript"/>
        </w:rPr>
        <w:t xml:space="preserve"> .</w:t>
      </w:r>
    </w:p>
    <w:p w14:paraId="50915E8E" w14:textId="77777777" w:rsidR="000C70B2" w:rsidRPr="00AA7241" w:rsidRDefault="000C70B2" w:rsidP="000C70B2">
      <w:pPr>
        <w:autoSpaceDE w:val="0"/>
        <w:autoSpaceDN w:val="0"/>
        <w:jc w:val="both"/>
        <w:rPr>
          <w:rFonts w:cs="Arial"/>
          <w:color w:val="000000"/>
          <w:szCs w:val="20"/>
        </w:rPr>
      </w:pPr>
    </w:p>
    <w:p w14:paraId="73E55B5A" w14:textId="7349A86E" w:rsidR="000C70B2" w:rsidRDefault="000C70B2" w:rsidP="000C70B2">
      <w:pPr>
        <w:autoSpaceDE w:val="0"/>
        <w:autoSpaceDN w:val="0"/>
        <w:jc w:val="both"/>
        <w:rPr>
          <w:rFonts w:cs="Arial"/>
          <w:color w:val="000000"/>
          <w:szCs w:val="20"/>
        </w:rPr>
      </w:pPr>
      <w:r w:rsidRPr="00AA7241">
        <w:rPr>
          <w:rFonts w:eastAsia="Times New Roman" w:cs="Arial"/>
          <w:iCs/>
          <w:szCs w:val="20"/>
        </w:rPr>
        <w:t xml:space="preserve">V primeru, da bo tudi več ponudnikov zbralo enako skupno število točk v merilu </w:t>
      </w:r>
      <w:r w:rsidRPr="00AA7241">
        <w:rPr>
          <w:rFonts w:cs="Arial"/>
          <w:szCs w:val="20"/>
        </w:rPr>
        <w:t>Nponudnik</w:t>
      </w:r>
      <w:r w:rsidRPr="00AA7241">
        <w:rPr>
          <w:rFonts w:cs="Arial"/>
          <w:color w:val="000000"/>
          <w:szCs w:val="20"/>
        </w:rPr>
        <w:t>, bo naročnik vrstni red teh ponudnikov določil z žrebom. Ponudnike bo naročnik pisno obvestil o žrebu in jim omogočil prisotnost na žrebu. Žreb bo potekal v prostorih naročnika. Žreb se izvede samo med ponudniki, ki so ponudili enako ceno. Izmed ponudnikov, ki so ponudili enako ceno, bo prvouvrščen tisti ponudnik, ki bo prvi izžreban, drugo uvrščeni tisti, ki bo izžreban naslednji, do tistega, ki bo izžreban zadnji. Ponudnikom, za katere se izvede žreb, ki pa ne bodo prisotni na žrebu, bo naročnik posredoval zapisnik žrebanja.</w:t>
      </w:r>
    </w:p>
    <w:p w14:paraId="6BCF678A" w14:textId="77777777" w:rsidR="00770404" w:rsidRPr="00AA7241" w:rsidRDefault="00770404" w:rsidP="000C70B2">
      <w:pPr>
        <w:autoSpaceDE w:val="0"/>
        <w:autoSpaceDN w:val="0"/>
        <w:jc w:val="both"/>
        <w:rPr>
          <w:rFonts w:cs="Arial"/>
          <w:color w:val="000000"/>
          <w:szCs w:val="20"/>
        </w:rPr>
      </w:pPr>
    </w:p>
    <w:p w14:paraId="27EA27D6" w14:textId="371A138F" w:rsidR="00443103" w:rsidRDefault="00443103" w:rsidP="00B4185C">
      <w:pPr>
        <w:autoSpaceDE w:val="0"/>
        <w:autoSpaceDN w:val="0"/>
        <w:jc w:val="both"/>
        <w:rPr>
          <w:rFonts w:cs="Arial"/>
          <w:color w:val="000000"/>
          <w:szCs w:val="20"/>
        </w:rPr>
      </w:pPr>
    </w:p>
    <w:p w14:paraId="174B5AEF" w14:textId="77777777" w:rsidR="00562109" w:rsidRPr="00AA7241" w:rsidRDefault="006E4F24" w:rsidP="00D95D35">
      <w:pPr>
        <w:pStyle w:val="Naslov1"/>
        <w:spacing w:line="0" w:lineRule="atLeast"/>
        <w:rPr>
          <w:rFonts w:cs="Arial"/>
          <w:sz w:val="20"/>
          <w:szCs w:val="20"/>
        </w:rPr>
      </w:pPr>
      <w:bookmarkStart w:id="60" w:name="_Toc99630805"/>
      <w:r w:rsidRPr="00AA7241">
        <w:rPr>
          <w:rFonts w:cs="Arial"/>
          <w:sz w:val="20"/>
          <w:szCs w:val="20"/>
        </w:rPr>
        <w:lastRenderedPageBreak/>
        <w:t>ponudba</w:t>
      </w:r>
      <w:bookmarkEnd w:id="60"/>
    </w:p>
    <w:p w14:paraId="40EC3DA5" w14:textId="77777777" w:rsidR="008E4247" w:rsidRPr="00AA7241" w:rsidRDefault="008E4247" w:rsidP="00D95D35">
      <w:pPr>
        <w:spacing w:line="0" w:lineRule="atLeast"/>
        <w:jc w:val="both"/>
        <w:rPr>
          <w:rFonts w:cs="Arial"/>
          <w:szCs w:val="20"/>
        </w:rPr>
      </w:pPr>
    </w:p>
    <w:p w14:paraId="4205ACF9" w14:textId="77777777" w:rsidR="00120550" w:rsidRPr="00AA7241" w:rsidRDefault="002B2D05" w:rsidP="00521268">
      <w:pPr>
        <w:pStyle w:val="Naslov2"/>
        <w:numPr>
          <w:ilvl w:val="1"/>
          <w:numId w:val="11"/>
        </w:numPr>
        <w:spacing w:line="0" w:lineRule="atLeast"/>
        <w:ind w:hanging="499"/>
        <w:rPr>
          <w:rFonts w:cs="Arial"/>
          <w:szCs w:val="20"/>
        </w:rPr>
      </w:pPr>
      <w:bookmarkStart w:id="61" w:name="_Toc336851746"/>
      <w:bookmarkStart w:id="62" w:name="_Toc336851794"/>
      <w:bookmarkStart w:id="63" w:name="_Toc99630806"/>
      <w:r w:rsidRPr="00AA7241">
        <w:rPr>
          <w:rFonts w:cs="Arial"/>
          <w:szCs w:val="20"/>
        </w:rPr>
        <w:t>Ponudbena dokumentacija</w:t>
      </w:r>
      <w:bookmarkEnd w:id="61"/>
      <w:bookmarkEnd w:id="62"/>
      <w:bookmarkEnd w:id="63"/>
    </w:p>
    <w:p w14:paraId="6EC9919D" w14:textId="77777777" w:rsidR="008E4247" w:rsidRPr="00AA7241" w:rsidRDefault="008E4247" w:rsidP="00D95D35">
      <w:pPr>
        <w:spacing w:line="0" w:lineRule="atLeast"/>
        <w:jc w:val="both"/>
        <w:rPr>
          <w:rFonts w:cs="Arial"/>
          <w:szCs w:val="20"/>
        </w:rPr>
      </w:pPr>
    </w:p>
    <w:p w14:paraId="45E426FA" w14:textId="08AE89B3" w:rsidR="0028021E" w:rsidRPr="00AA7241" w:rsidRDefault="0028021E" w:rsidP="00D95D35">
      <w:pPr>
        <w:spacing w:line="0" w:lineRule="atLeast"/>
        <w:jc w:val="both"/>
        <w:rPr>
          <w:rFonts w:cs="Arial"/>
          <w:szCs w:val="20"/>
        </w:rPr>
      </w:pPr>
      <w:r w:rsidRPr="00AA7241">
        <w:rPr>
          <w:rFonts w:cs="Arial"/>
          <w:szCs w:val="20"/>
        </w:rPr>
        <w:t>Ponudbeno dokumentacijo sestavljajo naslednji dokumenti:</w:t>
      </w:r>
    </w:p>
    <w:p w14:paraId="1E5AFC2D" w14:textId="7072DCBA" w:rsidR="00551200" w:rsidRPr="00AA7241" w:rsidRDefault="00551200" w:rsidP="0030745B">
      <w:pPr>
        <w:spacing w:line="0" w:lineRule="atLeast"/>
        <w:jc w:val="both"/>
        <w:rPr>
          <w:rFonts w:cs="Arial"/>
          <w:szCs w:val="20"/>
        </w:rPr>
      </w:pPr>
      <w:bookmarkStart w:id="64" w:name="_Hlk513630898"/>
      <w:bookmarkStart w:id="65" w:name="_Hlk503963054"/>
    </w:p>
    <w:p w14:paraId="7AD6D26A" w14:textId="592D2527" w:rsidR="00551200" w:rsidRPr="00707FDC" w:rsidRDefault="00551200" w:rsidP="00551200">
      <w:pPr>
        <w:pStyle w:val="Odstavekseznama"/>
        <w:numPr>
          <w:ilvl w:val="0"/>
          <w:numId w:val="10"/>
        </w:numPr>
        <w:spacing w:line="0" w:lineRule="atLeast"/>
        <w:ind w:left="720"/>
        <w:jc w:val="both"/>
        <w:rPr>
          <w:rFonts w:cs="Arial"/>
          <w:bCs/>
          <w:i/>
          <w:szCs w:val="20"/>
        </w:rPr>
      </w:pPr>
      <w:r w:rsidRPr="00AA7241">
        <w:rPr>
          <w:rFonts w:cs="Arial"/>
          <w:szCs w:val="20"/>
        </w:rPr>
        <w:t xml:space="preserve">izpolnjen obrazec </w:t>
      </w:r>
      <w:r w:rsidRPr="00AA7241">
        <w:rPr>
          <w:rFonts w:cs="Arial"/>
          <w:b/>
          <w:szCs w:val="20"/>
        </w:rPr>
        <w:t>»</w:t>
      </w:r>
      <w:r w:rsidRPr="00707FDC">
        <w:rPr>
          <w:rFonts w:cs="Arial"/>
          <w:bCs/>
          <w:szCs w:val="20"/>
        </w:rPr>
        <w:t>Predračun«, Excel datoteka</w:t>
      </w:r>
      <w:r w:rsidR="004606BE" w:rsidRPr="00707FDC">
        <w:rPr>
          <w:rFonts w:cs="Arial"/>
          <w:bCs/>
          <w:i/>
          <w:szCs w:val="20"/>
        </w:rPr>
        <w:t>;</w:t>
      </w:r>
    </w:p>
    <w:bookmarkEnd w:id="64"/>
    <w:bookmarkEnd w:id="65"/>
    <w:p w14:paraId="6BCD28AE" w14:textId="7E2796F4" w:rsidR="00C45F0A" w:rsidRPr="00707FDC" w:rsidRDefault="0096610A" w:rsidP="004B5488">
      <w:pPr>
        <w:pStyle w:val="Odstavekseznama"/>
        <w:numPr>
          <w:ilvl w:val="0"/>
          <w:numId w:val="10"/>
        </w:numPr>
        <w:shd w:val="clear" w:color="auto" w:fill="FFFFFF" w:themeFill="background1"/>
        <w:spacing w:line="0" w:lineRule="atLeast"/>
        <w:ind w:left="720"/>
        <w:jc w:val="both"/>
        <w:rPr>
          <w:rFonts w:cs="Arial"/>
          <w:bCs/>
          <w:szCs w:val="20"/>
        </w:rPr>
      </w:pPr>
      <w:r w:rsidRPr="00707FDC">
        <w:rPr>
          <w:rFonts w:cs="Arial"/>
          <w:bCs/>
          <w:szCs w:val="20"/>
        </w:rPr>
        <w:t>izpolnjen obrazec »ESPD« (za vse gospodarske subjekte v ponudbi)</w:t>
      </w:r>
      <w:r w:rsidR="00BC00A8" w:rsidRPr="00707FDC">
        <w:rPr>
          <w:rFonts w:cs="Arial"/>
          <w:bCs/>
          <w:szCs w:val="20"/>
        </w:rPr>
        <w:t>;</w:t>
      </w:r>
    </w:p>
    <w:p w14:paraId="3A28CC0D" w14:textId="08C8C190" w:rsidR="00BC00A8" w:rsidRPr="00707FDC" w:rsidRDefault="00BC00A8" w:rsidP="00BC00A8">
      <w:pPr>
        <w:pStyle w:val="Odstavekseznama"/>
        <w:numPr>
          <w:ilvl w:val="0"/>
          <w:numId w:val="10"/>
        </w:numPr>
        <w:shd w:val="clear" w:color="auto" w:fill="FFFFFF" w:themeFill="background1"/>
        <w:spacing w:line="0" w:lineRule="atLeast"/>
        <w:ind w:left="720"/>
        <w:jc w:val="both"/>
        <w:rPr>
          <w:rFonts w:cs="Arial"/>
          <w:bCs/>
          <w:i/>
          <w:szCs w:val="20"/>
        </w:rPr>
      </w:pPr>
      <w:r w:rsidRPr="00707FDC">
        <w:rPr>
          <w:rFonts w:cs="Arial"/>
          <w:bCs/>
          <w:szCs w:val="20"/>
        </w:rPr>
        <w:t>s</w:t>
      </w:r>
      <w:r w:rsidR="002C3B34" w:rsidRPr="00707FDC">
        <w:rPr>
          <w:rFonts w:cs="Arial"/>
          <w:bCs/>
          <w:szCs w:val="20"/>
        </w:rPr>
        <w:t>oglasje podizvajalca za neposredna plačila</w:t>
      </w:r>
      <w:r w:rsidR="004B5488" w:rsidRPr="00707FDC">
        <w:rPr>
          <w:rFonts w:cs="Arial"/>
          <w:bCs/>
          <w:szCs w:val="20"/>
        </w:rPr>
        <w:t xml:space="preserve"> /</w:t>
      </w:r>
      <w:r w:rsidR="004B5488" w:rsidRPr="00707FDC">
        <w:rPr>
          <w:rFonts w:cs="Arial"/>
          <w:bCs/>
          <w:i/>
          <w:szCs w:val="20"/>
        </w:rPr>
        <w:t>v primeru, da ponudnik nastopa s podizvajalci in ti zahtevajo neposredna plačila/</w:t>
      </w:r>
      <w:r w:rsidR="00622262" w:rsidRPr="00707FDC">
        <w:rPr>
          <w:rFonts w:cs="Arial"/>
          <w:bCs/>
          <w:i/>
          <w:szCs w:val="20"/>
        </w:rPr>
        <w:t xml:space="preserve"> ter</w:t>
      </w:r>
    </w:p>
    <w:p w14:paraId="7D227204" w14:textId="51E10D97" w:rsidR="00BC00A8" w:rsidRPr="00B16DE7" w:rsidRDefault="00BC00A8" w:rsidP="00BC00A8">
      <w:pPr>
        <w:pStyle w:val="Odstavekseznama"/>
        <w:numPr>
          <w:ilvl w:val="0"/>
          <w:numId w:val="10"/>
        </w:numPr>
        <w:shd w:val="clear" w:color="auto" w:fill="FFFFFF" w:themeFill="background1"/>
        <w:spacing w:line="0" w:lineRule="atLeast"/>
        <w:ind w:left="720"/>
        <w:jc w:val="both"/>
        <w:rPr>
          <w:rFonts w:cs="Arial"/>
          <w:i/>
          <w:iCs/>
          <w:szCs w:val="20"/>
        </w:rPr>
      </w:pPr>
      <w:r w:rsidRPr="00707FDC">
        <w:rPr>
          <w:rFonts w:cs="Arial"/>
          <w:bCs/>
          <w:szCs w:val="20"/>
        </w:rPr>
        <w:t>dokazila v zvezi z izpolnjevanjem meril iz točke 10 (</w:t>
      </w:r>
      <w:r w:rsidRPr="00AA7241">
        <w:rPr>
          <w:rFonts w:cs="Arial"/>
          <w:szCs w:val="20"/>
        </w:rPr>
        <w:t>Merilo) teh navodil</w:t>
      </w:r>
      <w:r w:rsidR="00A53D6D">
        <w:rPr>
          <w:rFonts w:cs="Arial"/>
          <w:szCs w:val="20"/>
        </w:rPr>
        <w:t xml:space="preserve"> /</w:t>
      </w:r>
      <w:r w:rsidR="00A53D6D" w:rsidRPr="00B16DE7">
        <w:rPr>
          <w:rFonts w:cs="Arial"/>
          <w:i/>
          <w:iCs/>
          <w:szCs w:val="20"/>
        </w:rPr>
        <w:t xml:space="preserve">v primeru, da ponudnik uveljavlja </w:t>
      </w:r>
      <w:r w:rsidR="00B16DE7" w:rsidRPr="00B16DE7">
        <w:rPr>
          <w:rFonts w:cs="Arial"/>
          <w:i/>
          <w:iCs/>
          <w:szCs w:val="20"/>
        </w:rPr>
        <w:t xml:space="preserve">za </w:t>
      </w:r>
      <w:r w:rsidR="00A53D6D" w:rsidRPr="00B16DE7">
        <w:rPr>
          <w:rFonts w:cs="Arial"/>
          <w:i/>
          <w:iCs/>
          <w:szCs w:val="20"/>
        </w:rPr>
        <w:t xml:space="preserve">nominirani kader </w:t>
      </w:r>
      <w:r w:rsidR="00B16DE7" w:rsidRPr="00B16DE7">
        <w:rPr>
          <w:rFonts w:cs="Arial"/>
          <w:i/>
          <w:iCs/>
          <w:szCs w:val="20"/>
        </w:rPr>
        <w:t xml:space="preserve">dodatne reference </w:t>
      </w:r>
      <w:r w:rsidR="00A53D6D" w:rsidRPr="00B16DE7">
        <w:rPr>
          <w:rFonts w:cs="Arial"/>
          <w:i/>
          <w:iCs/>
          <w:szCs w:val="20"/>
        </w:rPr>
        <w:t xml:space="preserve">iz točke 10 </w:t>
      </w:r>
      <w:r w:rsidR="00C94DB8" w:rsidRPr="00B16DE7">
        <w:rPr>
          <w:rFonts w:cs="Arial"/>
          <w:i/>
          <w:iCs/>
          <w:szCs w:val="20"/>
        </w:rPr>
        <w:t>(</w:t>
      </w:r>
      <w:r w:rsidR="00A53D6D" w:rsidRPr="00B16DE7">
        <w:rPr>
          <w:rFonts w:cs="Arial"/>
          <w:i/>
          <w:iCs/>
          <w:szCs w:val="20"/>
        </w:rPr>
        <w:t>Merila</w:t>
      </w:r>
      <w:r w:rsidR="00C94DB8" w:rsidRPr="00B16DE7">
        <w:rPr>
          <w:rFonts w:cs="Arial"/>
          <w:i/>
          <w:iCs/>
          <w:szCs w:val="20"/>
        </w:rPr>
        <w:t>)</w:t>
      </w:r>
      <w:r w:rsidR="00A53D6D" w:rsidRPr="00B16DE7">
        <w:rPr>
          <w:rFonts w:cs="Arial"/>
          <w:i/>
          <w:iCs/>
          <w:szCs w:val="20"/>
        </w:rPr>
        <w:t>/</w:t>
      </w:r>
      <w:r w:rsidR="000D2A66" w:rsidRPr="00B16DE7">
        <w:rPr>
          <w:rFonts w:cs="Arial"/>
          <w:i/>
          <w:iCs/>
          <w:szCs w:val="20"/>
        </w:rPr>
        <w:t>.</w:t>
      </w:r>
    </w:p>
    <w:p w14:paraId="0F19B6D1" w14:textId="68872306" w:rsidR="00BC00A8" w:rsidRPr="00AA7241" w:rsidRDefault="00BC00A8" w:rsidP="00622262">
      <w:pPr>
        <w:pStyle w:val="Odstavekseznama"/>
        <w:shd w:val="clear" w:color="auto" w:fill="FFFFFF" w:themeFill="background1"/>
        <w:spacing w:line="0" w:lineRule="atLeast"/>
        <w:jc w:val="both"/>
        <w:rPr>
          <w:rFonts w:cs="Arial"/>
          <w:szCs w:val="20"/>
        </w:rPr>
      </w:pPr>
    </w:p>
    <w:p w14:paraId="566DD55E" w14:textId="77777777" w:rsidR="003E6425" w:rsidRPr="00AA7241" w:rsidRDefault="003E6425" w:rsidP="003E6425">
      <w:pPr>
        <w:spacing w:line="0" w:lineRule="atLeast"/>
        <w:rPr>
          <w:rFonts w:cs="Arial"/>
          <w:szCs w:val="20"/>
        </w:rPr>
      </w:pPr>
      <w:bookmarkStart w:id="66" w:name="_Hlk514924822"/>
      <w:r w:rsidRPr="00AA7241">
        <w:rPr>
          <w:rFonts w:cs="Arial"/>
          <w:szCs w:val="20"/>
        </w:rPr>
        <w:t>Ponudnik v ponudbi priloži le dokumente, ki so navedeni v tej točki.</w:t>
      </w:r>
    </w:p>
    <w:p w14:paraId="4E9F5050" w14:textId="77777777" w:rsidR="003E6425" w:rsidRPr="00AA7241" w:rsidRDefault="003E6425" w:rsidP="003E6425">
      <w:pPr>
        <w:spacing w:line="0" w:lineRule="atLeast"/>
        <w:rPr>
          <w:rFonts w:cs="Arial"/>
          <w:szCs w:val="20"/>
        </w:rPr>
      </w:pPr>
    </w:p>
    <w:bookmarkEnd w:id="66"/>
    <w:p w14:paraId="47960F3A" w14:textId="50A0616E" w:rsidR="005D1AF9" w:rsidRPr="00AA7241" w:rsidRDefault="005D1AF9" w:rsidP="005D1AF9">
      <w:pPr>
        <w:spacing w:line="0" w:lineRule="atLeast"/>
        <w:jc w:val="both"/>
        <w:rPr>
          <w:rFonts w:cs="Arial"/>
          <w:szCs w:val="20"/>
        </w:rPr>
      </w:pPr>
      <w:r w:rsidRPr="00AA7241">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1FFD608D" w14:textId="77777777" w:rsidR="003E6425" w:rsidRPr="00AA7241" w:rsidRDefault="003E6425" w:rsidP="00D95D35">
      <w:pPr>
        <w:spacing w:line="0" w:lineRule="atLeast"/>
        <w:jc w:val="both"/>
        <w:rPr>
          <w:rFonts w:cs="Arial"/>
          <w:szCs w:val="20"/>
        </w:rPr>
      </w:pPr>
    </w:p>
    <w:p w14:paraId="4ABD4621" w14:textId="5BF398BC" w:rsidR="002A34C8" w:rsidRPr="00AA7241" w:rsidRDefault="009F3533" w:rsidP="00D95D35">
      <w:pPr>
        <w:spacing w:line="0" w:lineRule="atLeast"/>
        <w:jc w:val="both"/>
        <w:rPr>
          <w:rFonts w:cs="Arial"/>
          <w:szCs w:val="20"/>
        </w:rPr>
      </w:pPr>
      <w:r w:rsidRPr="00AA7241">
        <w:rPr>
          <w:rFonts w:cs="Arial"/>
          <w:szCs w:val="20"/>
        </w:rPr>
        <w:t>Ponudnik</w:t>
      </w:r>
      <w:r w:rsidR="004D6BEE" w:rsidRPr="00AA7241">
        <w:rPr>
          <w:rFonts w:cs="Arial"/>
          <w:szCs w:val="20"/>
        </w:rPr>
        <w:t xml:space="preserve">, ki odda ponudbo, pod kazensko in materialno odgovornostjo jamči, da so vsi podatki in dokumenti, podani v ponudbi, resnični, in </w:t>
      </w:r>
      <w:r w:rsidR="00453E39" w:rsidRPr="00AA7241">
        <w:rPr>
          <w:rFonts w:cs="Arial"/>
          <w:szCs w:val="20"/>
        </w:rPr>
        <w:t>da datoteke pr</w:t>
      </w:r>
      <w:r w:rsidR="00A14A3B" w:rsidRPr="00AA7241">
        <w:rPr>
          <w:rFonts w:cs="Arial"/>
          <w:szCs w:val="20"/>
        </w:rPr>
        <w:t>edlo</w:t>
      </w:r>
      <w:r w:rsidR="00453E39" w:rsidRPr="00AA7241">
        <w:rPr>
          <w:rFonts w:cs="Arial"/>
          <w:szCs w:val="20"/>
        </w:rPr>
        <w:t xml:space="preserve">ženih listin ustrezajo izvirniku. V nasprotnem primeru ponudnik naročniku odgovarja za vso škodo, ki mu je nastala. </w:t>
      </w:r>
    </w:p>
    <w:p w14:paraId="079609F4" w14:textId="77777777" w:rsidR="00453E39" w:rsidRPr="00AA7241" w:rsidRDefault="00453E39" w:rsidP="00D95D35">
      <w:pPr>
        <w:spacing w:line="0" w:lineRule="atLeast"/>
        <w:jc w:val="both"/>
        <w:rPr>
          <w:rFonts w:cs="Arial"/>
          <w:szCs w:val="20"/>
        </w:rPr>
      </w:pPr>
    </w:p>
    <w:p w14:paraId="220896D5" w14:textId="77777777" w:rsidR="00453E39" w:rsidRPr="00AA7241" w:rsidRDefault="00453E39" w:rsidP="00D95D35">
      <w:pPr>
        <w:spacing w:line="0" w:lineRule="atLeast"/>
        <w:jc w:val="both"/>
        <w:rPr>
          <w:rFonts w:cs="Arial"/>
          <w:szCs w:val="20"/>
        </w:rPr>
      </w:pPr>
      <w:r w:rsidRPr="00AA7241">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w:t>
      </w:r>
    </w:p>
    <w:p w14:paraId="3E8F1DE7" w14:textId="77777777" w:rsidR="00453E39" w:rsidRPr="00AA7241" w:rsidRDefault="00453E39" w:rsidP="00D95D35">
      <w:pPr>
        <w:spacing w:line="0" w:lineRule="atLeast"/>
        <w:jc w:val="both"/>
        <w:rPr>
          <w:rFonts w:cs="Arial"/>
          <w:szCs w:val="20"/>
        </w:rPr>
      </w:pPr>
    </w:p>
    <w:p w14:paraId="137B0D6C" w14:textId="04062A77" w:rsidR="00453E39" w:rsidRPr="00AA7241" w:rsidRDefault="00453E39" w:rsidP="00D95D35">
      <w:pPr>
        <w:spacing w:line="0" w:lineRule="atLeast"/>
        <w:jc w:val="both"/>
        <w:rPr>
          <w:rFonts w:cs="Arial"/>
          <w:szCs w:val="20"/>
        </w:rPr>
      </w:pPr>
      <w:r w:rsidRPr="00AA7241">
        <w:rPr>
          <w:rFonts w:cs="Arial"/>
          <w:szCs w:val="20"/>
        </w:rPr>
        <w:t xml:space="preserve">Šteje se, da je </w:t>
      </w:r>
      <w:r w:rsidR="00B046FC" w:rsidRPr="00AA7241">
        <w:rPr>
          <w:rFonts w:cs="Arial"/>
          <w:szCs w:val="20"/>
        </w:rPr>
        <w:t>z oddajo</w:t>
      </w:r>
      <w:r w:rsidRPr="00AA7241">
        <w:rPr>
          <w:rFonts w:cs="Arial"/>
          <w:szCs w:val="20"/>
        </w:rPr>
        <w:t xml:space="preserve">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1F79584D" w14:textId="722331DC" w:rsidR="00D844DB" w:rsidRPr="00AA7241" w:rsidRDefault="00D844DB" w:rsidP="00D95D35">
      <w:pPr>
        <w:spacing w:line="0" w:lineRule="atLeast"/>
        <w:jc w:val="both"/>
        <w:rPr>
          <w:rFonts w:cs="Arial"/>
          <w:szCs w:val="20"/>
        </w:rPr>
      </w:pPr>
    </w:p>
    <w:p w14:paraId="16C556A9" w14:textId="77777777" w:rsidR="00DA00EB" w:rsidRPr="00AA7241" w:rsidRDefault="002B2D05" w:rsidP="00521268">
      <w:pPr>
        <w:pStyle w:val="Naslov2"/>
        <w:numPr>
          <w:ilvl w:val="1"/>
          <w:numId w:val="11"/>
        </w:numPr>
        <w:spacing w:line="0" w:lineRule="atLeast"/>
        <w:ind w:hanging="499"/>
        <w:rPr>
          <w:rFonts w:cs="Arial"/>
          <w:szCs w:val="20"/>
        </w:rPr>
      </w:pPr>
      <w:bookmarkStart w:id="67" w:name="_Toc99630807"/>
      <w:r w:rsidRPr="00AA7241">
        <w:rPr>
          <w:rFonts w:cs="Arial"/>
          <w:szCs w:val="20"/>
        </w:rPr>
        <w:t>Sestavljanje ponudbe</w:t>
      </w:r>
      <w:bookmarkEnd w:id="67"/>
    </w:p>
    <w:p w14:paraId="2B9A53B5" w14:textId="2532A90B" w:rsidR="00A34879" w:rsidRPr="00AA7241" w:rsidRDefault="00A34879" w:rsidP="00D95D35">
      <w:pPr>
        <w:spacing w:line="0" w:lineRule="atLeast"/>
        <w:jc w:val="both"/>
        <w:rPr>
          <w:rFonts w:cs="Arial"/>
          <w:szCs w:val="20"/>
        </w:rPr>
      </w:pPr>
    </w:p>
    <w:p w14:paraId="43649623" w14:textId="47063645" w:rsidR="002A1B13" w:rsidRPr="00AA7241" w:rsidRDefault="002A1B13" w:rsidP="002A1B13">
      <w:pPr>
        <w:pStyle w:val="Naslov3"/>
        <w:spacing w:line="0" w:lineRule="atLeast"/>
        <w:rPr>
          <w:rFonts w:cs="Arial"/>
          <w:szCs w:val="20"/>
        </w:rPr>
      </w:pPr>
      <w:bookmarkStart w:id="68" w:name="_Toc99630808"/>
      <w:r w:rsidRPr="00AA7241">
        <w:rPr>
          <w:rFonts w:cs="Arial"/>
          <w:szCs w:val="20"/>
        </w:rPr>
        <w:t>Obrazec »Predračun</w:t>
      </w:r>
      <w:r w:rsidR="00FC2B7A" w:rsidRPr="00AA7241">
        <w:rPr>
          <w:rFonts w:cs="Arial"/>
          <w:szCs w:val="20"/>
        </w:rPr>
        <w:t>«</w:t>
      </w:r>
      <w:bookmarkEnd w:id="68"/>
    </w:p>
    <w:p w14:paraId="1E7C99E9" w14:textId="77777777" w:rsidR="002A1B13" w:rsidRPr="00AA7241" w:rsidRDefault="002A1B13" w:rsidP="00BD475E">
      <w:pPr>
        <w:autoSpaceDE w:val="0"/>
        <w:autoSpaceDN w:val="0"/>
        <w:adjustRightInd w:val="0"/>
        <w:rPr>
          <w:rFonts w:cs="Arial"/>
          <w:szCs w:val="20"/>
        </w:rPr>
      </w:pPr>
      <w:bookmarkStart w:id="69" w:name="_Toc458152704"/>
      <w:bookmarkStart w:id="70" w:name="_Toc447015426"/>
    </w:p>
    <w:p w14:paraId="4B2A689C" w14:textId="77777777" w:rsidR="000922BC" w:rsidRPr="00AA7241" w:rsidRDefault="000922BC" w:rsidP="000922BC">
      <w:pPr>
        <w:spacing w:line="0" w:lineRule="atLeast"/>
        <w:jc w:val="both"/>
        <w:rPr>
          <w:rFonts w:cs="Arial"/>
          <w:szCs w:val="20"/>
        </w:rPr>
      </w:pPr>
      <w:bookmarkStart w:id="71" w:name="_Hlk513802734"/>
      <w:bookmarkStart w:id="72" w:name="_Toc517182784"/>
      <w:bookmarkEnd w:id="69"/>
      <w:r w:rsidRPr="00AA7241">
        <w:rPr>
          <w:rFonts w:cs="Arial"/>
          <w:szCs w:val="20"/>
        </w:rPr>
        <w:t>Ponudnik mora v Predračunu ponujati vse postavke, ob upoštevanju specifikacij, ki so del dokumentacije naročila.</w:t>
      </w:r>
    </w:p>
    <w:p w14:paraId="34FC188A" w14:textId="77777777" w:rsidR="000922BC" w:rsidRPr="00AA7241" w:rsidRDefault="000922BC" w:rsidP="000922BC">
      <w:pPr>
        <w:spacing w:line="0" w:lineRule="atLeast"/>
        <w:jc w:val="both"/>
        <w:rPr>
          <w:rFonts w:cs="Arial"/>
          <w:szCs w:val="20"/>
        </w:rPr>
      </w:pPr>
    </w:p>
    <w:p w14:paraId="4646473D" w14:textId="41141315" w:rsidR="000922BC" w:rsidRPr="00AA7241" w:rsidRDefault="000922BC" w:rsidP="000922BC">
      <w:pPr>
        <w:spacing w:line="0" w:lineRule="atLeast"/>
        <w:jc w:val="both"/>
        <w:rPr>
          <w:rFonts w:cs="Arial"/>
          <w:szCs w:val="20"/>
        </w:rPr>
      </w:pPr>
      <w:r w:rsidRPr="00AA7241">
        <w:rPr>
          <w:rFonts w:cs="Arial"/>
          <w:szCs w:val="20"/>
        </w:rPr>
        <w:t>Če ponudnik cene za posamezno postavko ne vpiše ali vpiše znak “0”, “/” ali “—“ oziroma smiselno enak znak, se šteje, da je nevpisana cena nič EUR.</w:t>
      </w:r>
    </w:p>
    <w:p w14:paraId="1127D896" w14:textId="77777777" w:rsidR="000922BC" w:rsidRPr="00AA7241" w:rsidRDefault="000922BC" w:rsidP="000922BC">
      <w:pPr>
        <w:spacing w:line="0" w:lineRule="atLeast"/>
        <w:jc w:val="both"/>
        <w:rPr>
          <w:rFonts w:cs="Arial"/>
          <w:szCs w:val="20"/>
        </w:rPr>
      </w:pPr>
    </w:p>
    <w:p w14:paraId="40ACBBC6" w14:textId="77777777" w:rsidR="000922BC" w:rsidRPr="00AA7241" w:rsidRDefault="000922BC" w:rsidP="000922BC">
      <w:pPr>
        <w:spacing w:line="0" w:lineRule="atLeast"/>
        <w:jc w:val="both"/>
        <w:rPr>
          <w:rFonts w:cs="Arial"/>
          <w:szCs w:val="20"/>
        </w:rPr>
      </w:pPr>
      <w:r w:rsidRPr="00AA7241">
        <w:rPr>
          <w:rFonts w:cs="Arial"/>
          <w:szCs w:val="20"/>
        </w:rPr>
        <w:t>Ponudbena cena mora zajemati vse davke, popuste, stroške, ki vplivajo na oblikovanje ponudbene cene.</w:t>
      </w:r>
    </w:p>
    <w:p w14:paraId="3DAC6722" w14:textId="77777777" w:rsidR="000922BC" w:rsidRPr="00AA7241" w:rsidRDefault="000922BC" w:rsidP="000922BC">
      <w:pPr>
        <w:spacing w:line="0" w:lineRule="atLeast"/>
        <w:jc w:val="both"/>
        <w:rPr>
          <w:rFonts w:cs="Arial"/>
          <w:szCs w:val="20"/>
        </w:rPr>
      </w:pPr>
    </w:p>
    <w:p w14:paraId="19FD52C7" w14:textId="77777777" w:rsidR="000922BC" w:rsidRPr="00AA7241" w:rsidRDefault="000922BC" w:rsidP="000922BC">
      <w:pPr>
        <w:spacing w:line="0" w:lineRule="atLeast"/>
        <w:jc w:val="both"/>
        <w:rPr>
          <w:rFonts w:cs="Arial"/>
          <w:szCs w:val="20"/>
        </w:rPr>
      </w:pPr>
      <w:r w:rsidRPr="00AA7241">
        <w:rPr>
          <w:rFonts w:cs="Arial"/>
          <w:szCs w:val="20"/>
        </w:rPr>
        <w:t>Ponudnik ne sme spreminjati vsebine predračuna.</w:t>
      </w:r>
    </w:p>
    <w:p w14:paraId="265D6473" w14:textId="77777777" w:rsidR="000922BC" w:rsidRPr="00AA7241" w:rsidRDefault="000922BC" w:rsidP="000922BC">
      <w:pPr>
        <w:spacing w:line="0" w:lineRule="atLeast"/>
        <w:jc w:val="both"/>
        <w:rPr>
          <w:rFonts w:cs="Arial"/>
          <w:szCs w:val="20"/>
        </w:rPr>
      </w:pPr>
    </w:p>
    <w:p w14:paraId="67E3668B" w14:textId="77777777" w:rsidR="000922BC" w:rsidRPr="00AA7241" w:rsidRDefault="000922BC" w:rsidP="000922BC">
      <w:pPr>
        <w:spacing w:line="0" w:lineRule="atLeast"/>
        <w:jc w:val="both"/>
        <w:rPr>
          <w:rFonts w:cs="Arial"/>
          <w:szCs w:val="20"/>
        </w:rPr>
      </w:pPr>
      <w:r w:rsidRPr="00AA7241">
        <w:rPr>
          <w:rFonts w:cs="Arial"/>
          <w:szCs w:val="20"/>
        </w:rPr>
        <w:t>V primeru, da bo naročnik pri pregledu in ocenjevanju ponudb odkril očitne računske napake, bo ravnal v skladu s sedmim odstavkom 89. člena ZJN-3.</w:t>
      </w:r>
    </w:p>
    <w:p w14:paraId="19E1C960" w14:textId="77777777" w:rsidR="000922BC" w:rsidRPr="00AA7241" w:rsidRDefault="000922BC" w:rsidP="000922BC">
      <w:pPr>
        <w:spacing w:line="0" w:lineRule="atLeast"/>
        <w:jc w:val="both"/>
        <w:rPr>
          <w:rFonts w:cs="Arial"/>
          <w:szCs w:val="20"/>
        </w:rPr>
      </w:pPr>
    </w:p>
    <w:p w14:paraId="2FB1D74B" w14:textId="5CDC1717" w:rsidR="00381B37" w:rsidRPr="00AA7241" w:rsidRDefault="000922BC" w:rsidP="000922BC">
      <w:pPr>
        <w:spacing w:line="0" w:lineRule="atLeast"/>
        <w:jc w:val="both"/>
        <w:rPr>
          <w:rFonts w:cs="Arial"/>
          <w:szCs w:val="20"/>
        </w:rPr>
      </w:pPr>
      <w:r w:rsidRPr="00AA7241">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026EBA61" w14:textId="77777777" w:rsidR="00641B42" w:rsidRPr="00AA7241" w:rsidRDefault="00641B42" w:rsidP="000922BC">
      <w:pPr>
        <w:spacing w:line="0" w:lineRule="atLeast"/>
        <w:jc w:val="both"/>
        <w:rPr>
          <w:rFonts w:cs="Arial"/>
          <w:szCs w:val="20"/>
        </w:rPr>
      </w:pPr>
    </w:p>
    <w:p w14:paraId="549D28CB" w14:textId="77777777" w:rsidR="00381B37" w:rsidRPr="00AA7241" w:rsidRDefault="00381B37" w:rsidP="00381B37">
      <w:pPr>
        <w:spacing w:line="0" w:lineRule="atLeast"/>
        <w:jc w:val="both"/>
        <w:rPr>
          <w:rFonts w:cs="Arial"/>
          <w:szCs w:val="20"/>
        </w:rPr>
      </w:pPr>
      <w:r w:rsidRPr="00AA7241">
        <w:rPr>
          <w:rFonts w:cs="Arial"/>
          <w:szCs w:val="20"/>
        </w:rPr>
        <w:t>V primeru razhajanj med podatki navedenimi v razdelku »Skupna ponudbena vrednost« in dokumentu, ki je predložen v delu »Predračun«, kot veljavni štejejo podatki v dokumentu, ki je predložen v delu »Predračun«.</w:t>
      </w:r>
    </w:p>
    <w:p w14:paraId="2C32E617" w14:textId="77777777" w:rsidR="00381B37" w:rsidRPr="00AA7241" w:rsidRDefault="00381B37" w:rsidP="00381B37">
      <w:pPr>
        <w:spacing w:line="0" w:lineRule="atLeast"/>
        <w:jc w:val="both"/>
        <w:rPr>
          <w:rFonts w:cs="Arial"/>
          <w:szCs w:val="20"/>
        </w:rPr>
      </w:pPr>
    </w:p>
    <w:p w14:paraId="37B1BAE0" w14:textId="666C1F95" w:rsidR="00381B37" w:rsidRDefault="00381B37" w:rsidP="00381B37">
      <w:pPr>
        <w:spacing w:line="0" w:lineRule="atLeast"/>
        <w:jc w:val="both"/>
        <w:rPr>
          <w:rFonts w:cs="Arial"/>
          <w:szCs w:val="20"/>
        </w:rPr>
      </w:pPr>
      <w:r w:rsidRPr="00AA7241">
        <w:rPr>
          <w:rFonts w:cs="Arial"/>
          <w:szCs w:val="20"/>
        </w:rPr>
        <w:t xml:space="preserve">V primeru, da bo ponudnik poleg cen, vpisanih v razdelek »Skupna ponudbena vrednost« ali v obrazcu »Predračun« v drugi ponudbeni dokumentaciji predložil dokumente z vpisanimi ponudbenimi </w:t>
      </w:r>
      <w:r w:rsidRPr="00AA7241">
        <w:rPr>
          <w:rFonts w:cs="Arial"/>
          <w:szCs w:val="20"/>
        </w:rPr>
        <w:lastRenderedPageBreak/>
        <w:t>vrednostmi, naročnik teh vpisov ne bo upošteval in se bo štelo, da ponudnik ponuja vrednosti, kot bodo vpisane v delu »Predračun«.</w:t>
      </w:r>
    </w:p>
    <w:p w14:paraId="5D04923C" w14:textId="77777777" w:rsidR="006D76A5" w:rsidRPr="00AA7241" w:rsidRDefault="006D76A5" w:rsidP="00381B37">
      <w:pPr>
        <w:spacing w:line="0" w:lineRule="atLeast"/>
        <w:jc w:val="both"/>
        <w:rPr>
          <w:rFonts w:cs="Arial"/>
          <w:szCs w:val="20"/>
        </w:rPr>
      </w:pPr>
    </w:p>
    <w:p w14:paraId="7370FABE" w14:textId="77777777" w:rsidR="00B90434" w:rsidRPr="00AA7241" w:rsidRDefault="00B90434" w:rsidP="00D95D35">
      <w:pPr>
        <w:pStyle w:val="Naslov3"/>
        <w:spacing w:line="0" w:lineRule="atLeast"/>
        <w:rPr>
          <w:rFonts w:cs="Arial"/>
          <w:szCs w:val="20"/>
        </w:rPr>
      </w:pPr>
      <w:bookmarkStart w:id="73" w:name="_Toc99630809"/>
      <w:bookmarkStart w:id="74" w:name="_Hlk514417482"/>
      <w:bookmarkEnd w:id="71"/>
      <w:bookmarkEnd w:id="72"/>
      <w:r w:rsidRPr="00AA7241">
        <w:rPr>
          <w:rFonts w:cs="Arial"/>
          <w:szCs w:val="20"/>
        </w:rPr>
        <w:t>Obrazec »</w:t>
      </w:r>
      <w:r w:rsidR="0096610A" w:rsidRPr="00AA7241">
        <w:rPr>
          <w:rFonts w:cs="Arial"/>
          <w:szCs w:val="20"/>
        </w:rPr>
        <w:t>ESPD</w:t>
      </w:r>
      <w:r w:rsidRPr="00AA7241">
        <w:rPr>
          <w:rFonts w:cs="Arial"/>
          <w:szCs w:val="20"/>
        </w:rPr>
        <w:t>«</w:t>
      </w:r>
      <w:r w:rsidR="0096610A" w:rsidRPr="00AA7241">
        <w:rPr>
          <w:rFonts w:cs="Arial"/>
          <w:szCs w:val="20"/>
        </w:rPr>
        <w:t xml:space="preserve"> - za vse gospodarske subjekte</w:t>
      </w:r>
      <w:bookmarkEnd w:id="73"/>
    </w:p>
    <w:bookmarkEnd w:id="74"/>
    <w:p w14:paraId="50504442" w14:textId="77777777" w:rsidR="00B90434" w:rsidRPr="00AA7241" w:rsidRDefault="00B90434" w:rsidP="00D95D35">
      <w:pPr>
        <w:spacing w:line="0" w:lineRule="atLeast"/>
        <w:jc w:val="both"/>
        <w:rPr>
          <w:rFonts w:cs="Arial"/>
          <w:szCs w:val="20"/>
          <w:highlight w:val="yellow"/>
        </w:rPr>
      </w:pPr>
    </w:p>
    <w:p w14:paraId="077A672F" w14:textId="77777777" w:rsidR="000922BC" w:rsidRPr="00AA7241" w:rsidRDefault="000922BC" w:rsidP="000922BC">
      <w:pPr>
        <w:spacing w:line="0" w:lineRule="atLeast"/>
        <w:jc w:val="both"/>
        <w:rPr>
          <w:rFonts w:cs="Arial"/>
          <w:szCs w:val="20"/>
        </w:rPr>
      </w:pPr>
      <w:r w:rsidRPr="00AA7241">
        <w:rPr>
          <w:rFonts w:cs="Arial"/>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DD52F2B" w14:textId="77777777" w:rsidR="000922BC" w:rsidRPr="00AA7241" w:rsidRDefault="000922BC" w:rsidP="000922BC">
      <w:pPr>
        <w:spacing w:line="0" w:lineRule="atLeast"/>
        <w:jc w:val="both"/>
        <w:rPr>
          <w:rFonts w:cs="Arial"/>
          <w:szCs w:val="20"/>
        </w:rPr>
      </w:pPr>
    </w:p>
    <w:p w14:paraId="767F6E31" w14:textId="2430C29F" w:rsidR="000922BC" w:rsidRPr="0048229F" w:rsidRDefault="000922BC" w:rsidP="000922BC">
      <w:pPr>
        <w:spacing w:line="0" w:lineRule="atLeast"/>
        <w:jc w:val="both"/>
        <w:rPr>
          <w:rFonts w:cs="Arial"/>
          <w:szCs w:val="20"/>
        </w:rPr>
      </w:pPr>
      <w:r w:rsidRPr="00AA7241">
        <w:rPr>
          <w:rFonts w:cs="Arial"/>
          <w:szCs w:val="20"/>
        </w:rPr>
        <w:t xml:space="preserve">S predložitvijo obrazca ESPD se šteje, da je ponudnik podal tudi izjavo, da potrjuje, da ni povezan s funkcionarjem in po </w:t>
      </w:r>
      <w:r w:rsidRPr="0048229F">
        <w:rPr>
          <w:rFonts w:cs="Arial"/>
          <w:szCs w:val="20"/>
        </w:rPr>
        <w:t>njegovem vedenju ni povezan z družinskim članom funkcionarja na način, določen v prvem odstavku 35. člena Zakona o integriteti in preprečevanju korupcije (</w:t>
      </w:r>
      <w:r w:rsidR="000A6DA4" w:rsidRPr="0048229F">
        <w:rPr>
          <w:rFonts w:cs="Arial"/>
          <w:szCs w:val="20"/>
        </w:rPr>
        <w:t xml:space="preserve">Uradni list RS, št. </w:t>
      </w:r>
      <w:hyperlink r:id="rId17" w:tgtFrame="_blank" w:tooltip="Zakon o integriteti in preprečevanju korupcije (uradno prečiščeno besedilo)" w:history="1">
        <w:r w:rsidR="000A6DA4" w:rsidRPr="0048229F">
          <w:rPr>
            <w:rFonts w:cs="Arial"/>
            <w:szCs w:val="20"/>
          </w:rPr>
          <w:t>69/11</w:t>
        </w:r>
      </w:hyperlink>
      <w:r w:rsidR="000A6DA4" w:rsidRPr="0048229F">
        <w:rPr>
          <w:rFonts w:cs="Arial"/>
          <w:szCs w:val="20"/>
        </w:rPr>
        <w:t xml:space="preserve"> – uradno prečiščeno besedilo, </w:t>
      </w:r>
      <w:hyperlink r:id="rId18" w:tgtFrame="_blank" w:tooltip="Zakon o spremembah in dopolnitvah Zakona o integriteti in preprečevanju korupcije" w:history="1">
        <w:r w:rsidR="000A6DA4" w:rsidRPr="0048229F">
          <w:rPr>
            <w:rFonts w:cs="Arial"/>
            <w:szCs w:val="20"/>
          </w:rPr>
          <w:t>158/20</w:t>
        </w:r>
      </w:hyperlink>
      <w:r w:rsidR="000A6DA4" w:rsidRPr="0048229F">
        <w:rPr>
          <w:rFonts w:cs="Arial"/>
          <w:szCs w:val="20"/>
        </w:rPr>
        <w:t xml:space="preserve"> in </w:t>
      </w:r>
      <w:hyperlink r:id="rId19" w:tgtFrame="_blank" w:tooltip="Zakon o debirokratizaciji" w:history="1">
        <w:r w:rsidR="000A6DA4" w:rsidRPr="0048229F">
          <w:rPr>
            <w:rFonts w:cs="Arial"/>
            <w:szCs w:val="20"/>
          </w:rPr>
          <w:t>3/22</w:t>
        </w:r>
      </w:hyperlink>
      <w:r w:rsidR="000A6DA4" w:rsidRPr="0048229F">
        <w:rPr>
          <w:rFonts w:cs="Arial"/>
          <w:szCs w:val="20"/>
        </w:rPr>
        <w:t xml:space="preserve"> – ZDeb</w:t>
      </w:r>
      <w:r w:rsidRPr="0048229F">
        <w:rPr>
          <w:rFonts w:cs="Arial"/>
          <w:szCs w:val="20"/>
        </w:rPr>
        <w:t>; v nadaljnjem besedilu: ZIntPK).</w:t>
      </w:r>
    </w:p>
    <w:p w14:paraId="11B34B75" w14:textId="77777777" w:rsidR="000922BC" w:rsidRPr="0048229F" w:rsidRDefault="000922BC" w:rsidP="000922BC">
      <w:pPr>
        <w:spacing w:line="0" w:lineRule="atLeast"/>
        <w:jc w:val="both"/>
        <w:rPr>
          <w:rFonts w:cs="Arial"/>
          <w:szCs w:val="20"/>
        </w:rPr>
      </w:pPr>
    </w:p>
    <w:p w14:paraId="26629282" w14:textId="77777777" w:rsidR="000922BC" w:rsidRPr="00AA7241" w:rsidRDefault="000922BC" w:rsidP="000922BC">
      <w:pPr>
        <w:spacing w:line="0" w:lineRule="atLeast"/>
        <w:jc w:val="both"/>
        <w:rPr>
          <w:rFonts w:cs="Arial"/>
          <w:szCs w:val="20"/>
        </w:rPr>
      </w:pPr>
      <w:r w:rsidRPr="00AA7241">
        <w:rPr>
          <w:rFonts w:cs="Arial"/>
          <w:szCs w:val="20"/>
        </w:rPr>
        <w:t>Navedbe v ESPD in/ali dokazila, ki ji predloži gospodarski subjekt, morajo biti veljavni.</w:t>
      </w:r>
    </w:p>
    <w:p w14:paraId="2E9B5840" w14:textId="77777777" w:rsidR="000922BC" w:rsidRPr="00AA7241" w:rsidRDefault="000922BC" w:rsidP="000922BC">
      <w:pPr>
        <w:spacing w:line="0" w:lineRule="atLeast"/>
        <w:jc w:val="both"/>
        <w:rPr>
          <w:rFonts w:cs="Arial"/>
          <w:szCs w:val="20"/>
        </w:rPr>
      </w:pPr>
    </w:p>
    <w:p w14:paraId="18954C9E" w14:textId="15D008D3" w:rsidR="000922BC" w:rsidRPr="00AA7241" w:rsidRDefault="000922BC" w:rsidP="000922BC">
      <w:pPr>
        <w:spacing w:line="0" w:lineRule="atLeast"/>
        <w:jc w:val="both"/>
        <w:rPr>
          <w:rFonts w:cs="Arial"/>
          <w:szCs w:val="20"/>
        </w:rPr>
      </w:pPr>
      <w:r w:rsidRPr="00AA7241">
        <w:rPr>
          <w:rFonts w:cs="Arial"/>
          <w:szCs w:val="20"/>
        </w:rPr>
        <w:t xml:space="preserve">Gospodarski subjekt naročnikov obrazec ESPD (datoteka XML) uvozi na spletni strani portala javnih naročil/ESPD: </w:t>
      </w:r>
      <w:hyperlink r:id="rId20" w:history="1">
        <w:r w:rsidR="00ED7246" w:rsidRPr="00AA7241">
          <w:rPr>
            <w:rStyle w:val="Hiperpovezava"/>
            <w:rFonts w:cs="Arial"/>
            <w:szCs w:val="20"/>
          </w:rPr>
          <w:t>http://www.enarocanje.si/_ESPD/</w:t>
        </w:r>
      </w:hyperlink>
      <w:r w:rsidRPr="00AA7241">
        <w:rPr>
          <w:rFonts w:cs="Arial"/>
          <w:szCs w:val="20"/>
        </w:rPr>
        <w:t xml:space="preserve"> in v njega neposredno vnese zahtevane podatke.</w:t>
      </w:r>
    </w:p>
    <w:p w14:paraId="32A91A2C" w14:textId="77777777" w:rsidR="000922BC" w:rsidRPr="00AA7241" w:rsidRDefault="000922BC" w:rsidP="000922BC">
      <w:pPr>
        <w:spacing w:line="0" w:lineRule="atLeast"/>
        <w:jc w:val="both"/>
        <w:rPr>
          <w:rFonts w:cs="Arial"/>
          <w:szCs w:val="20"/>
        </w:rPr>
      </w:pPr>
    </w:p>
    <w:p w14:paraId="1C5DDC7C" w14:textId="77777777" w:rsidR="000922BC" w:rsidRPr="00AA7241" w:rsidRDefault="000922BC" w:rsidP="000922BC">
      <w:pPr>
        <w:spacing w:line="0" w:lineRule="atLeast"/>
        <w:jc w:val="both"/>
        <w:rPr>
          <w:rFonts w:cs="Arial"/>
          <w:szCs w:val="20"/>
        </w:rPr>
      </w:pPr>
      <w:r w:rsidRPr="00AA7241">
        <w:rPr>
          <w:rFonts w:cs="Arial"/>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E033FF" w14:textId="77777777" w:rsidR="000922BC" w:rsidRPr="00AA7241" w:rsidRDefault="000922BC" w:rsidP="000922BC">
      <w:pPr>
        <w:spacing w:line="0" w:lineRule="atLeast"/>
        <w:jc w:val="both"/>
        <w:rPr>
          <w:rFonts w:cs="Arial"/>
          <w:szCs w:val="20"/>
        </w:rPr>
      </w:pPr>
    </w:p>
    <w:p w14:paraId="76E2A3A9" w14:textId="77777777" w:rsidR="007B7578" w:rsidRPr="00AA7241" w:rsidRDefault="000922BC" w:rsidP="000922BC">
      <w:pPr>
        <w:spacing w:line="0" w:lineRule="atLeast"/>
        <w:jc w:val="both"/>
        <w:rPr>
          <w:rFonts w:cs="Arial"/>
          <w:szCs w:val="20"/>
        </w:rPr>
      </w:pPr>
      <w:bookmarkStart w:id="75" w:name="_Toc466382905"/>
      <w:bookmarkStart w:id="76" w:name="_Toc466382906"/>
      <w:bookmarkStart w:id="77" w:name="_Hlk511905322"/>
      <w:bookmarkEnd w:id="75"/>
      <w:bookmarkEnd w:id="76"/>
      <w:r w:rsidRPr="00AA7241">
        <w:rPr>
          <w:rFonts w:cs="Arial"/>
          <w:szCs w:val="20"/>
        </w:rPr>
        <w:t xml:space="preserve">Ponudnik, ki v sistemu e-JN oddaja ponudbo, naloži svoj ESPD v razdelek »Dokumenti«, del »ESPD – ponudnik«, ESPD ostalih sodelujočih pa naloži v razdelek »Sodelujoči«, del »ESPD – ostali sodelujoči«. </w:t>
      </w:r>
    </w:p>
    <w:p w14:paraId="7034DB1E" w14:textId="77777777" w:rsidR="007B7578" w:rsidRPr="00AA7241" w:rsidRDefault="007B7578" w:rsidP="000922BC">
      <w:pPr>
        <w:spacing w:line="0" w:lineRule="atLeast"/>
        <w:jc w:val="both"/>
        <w:rPr>
          <w:rFonts w:cs="Arial"/>
          <w:szCs w:val="20"/>
        </w:rPr>
      </w:pPr>
    </w:p>
    <w:p w14:paraId="4F37AB42" w14:textId="6FAD8E31" w:rsidR="000922BC" w:rsidRPr="00AA7241" w:rsidRDefault="000922BC" w:rsidP="000922BC">
      <w:pPr>
        <w:spacing w:line="0" w:lineRule="atLeast"/>
        <w:jc w:val="both"/>
        <w:rPr>
          <w:rFonts w:cs="Arial"/>
          <w:szCs w:val="20"/>
        </w:rPr>
      </w:pPr>
      <w:r w:rsidRPr="00AA7241">
        <w:rPr>
          <w:rFonts w:cs="Arial"/>
          <w:szCs w:val="20"/>
        </w:rPr>
        <w:t xml:space="preserve">Ponudnik, ki v sistemu e-JN oddaja ponudbo, naloži elektronsko podpisan ESPD v xml. obliki ali nepodpisan ESPD v xml. obliki, </w:t>
      </w:r>
      <w:bookmarkStart w:id="78" w:name="_Hlk531606225"/>
      <w:r w:rsidRPr="00AA7241">
        <w:rPr>
          <w:rFonts w:cs="Arial"/>
          <w:szCs w:val="20"/>
        </w:rPr>
        <w:t>pri čemer se v slednjem primeru v skladu Splošnimi pogoji uporabe sistema e-JN šteje, da je oddan pravno zavezujoč dokument, ki ima enako veljavnost kot podpisan</w:t>
      </w:r>
      <w:bookmarkEnd w:id="78"/>
      <w:r w:rsidRPr="00AA7241">
        <w:rPr>
          <w:rFonts w:cs="Arial"/>
          <w:szCs w:val="20"/>
        </w:rPr>
        <w:t xml:space="preserve">. </w:t>
      </w:r>
    </w:p>
    <w:bookmarkEnd w:id="77"/>
    <w:p w14:paraId="25B1D2DA" w14:textId="77777777" w:rsidR="000922BC" w:rsidRPr="00AA7241" w:rsidRDefault="000922BC" w:rsidP="000922BC">
      <w:pPr>
        <w:spacing w:line="0" w:lineRule="atLeast"/>
        <w:jc w:val="both"/>
        <w:rPr>
          <w:rFonts w:cs="Arial"/>
          <w:szCs w:val="20"/>
        </w:rPr>
      </w:pPr>
    </w:p>
    <w:p w14:paraId="31F2C0CD" w14:textId="77777777" w:rsidR="000922BC" w:rsidRPr="00AA7241" w:rsidRDefault="000922BC" w:rsidP="000922BC">
      <w:pPr>
        <w:spacing w:line="0" w:lineRule="atLeast"/>
        <w:jc w:val="both"/>
        <w:rPr>
          <w:rFonts w:cs="Arial"/>
          <w:szCs w:val="20"/>
        </w:rPr>
      </w:pPr>
      <w:r w:rsidRPr="00AA7241">
        <w:rPr>
          <w:rFonts w:cs="Arial"/>
          <w:szCs w:val="20"/>
        </w:rPr>
        <w:t>Za ostale sodelujoče ponudnik v razdelek »Sodelujoči«, del »ESPD – ostali sodelujoči« priloži podpisane ESPD v pdf. obliki, ali v elektronski obliki podpisan xml.</w:t>
      </w:r>
    </w:p>
    <w:p w14:paraId="3A282E3D" w14:textId="77777777" w:rsidR="00443103" w:rsidRPr="00AA7241" w:rsidRDefault="00443103" w:rsidP="00D95D35">
      <w:pPr>
        <w:spacing w:line="0" w:lineRule="atLeast"/>
        <w:jc w:val="both"/>
        <w:rPr>
          <w:rFonts w:cs="Arial"/>
          <w:szCs w:val="20"/>
        </w:rPr>
      </w:pPr>
    </w:p>
    <w:p w14:paraId="3D402B4B" w14:textId="06E958F5" w:rsidR="00BC615D" w:rsidRPr="00AA7241" w:rsidRDefault="00BC615D" w:rsidP="00BC615D">
      <w:pPr>
        <w:pStyle w:val="Naslov3"/>
        <w:spacing w:line="0" w:lineRule="atLeast"/>
        <w:rPr>
          <w:rFonts w:cs="Arial"/>
          <w:szCs w:val="20"/>
        </w:rPr>
      </w:pPr>
      <w:bookmarkStart w:id="79" w:name="_Toc99630810"/>
      <w:r w:rsidRPr="00AA7241">
        <w:rPr>
          <w:rFonts w:cs="Arial"/>
          <w:szCs w:val="20"/>
        </w:rPr>
        <w:t>Drug</w:t>
      </w:r>
      <w:r w:rsidR="006F5488" w:rsidRPr="00AA7241">
        <w:rPr>
          <w:rFonts w:cs="Arial"/>
          <w:szCs w:val="20"/>
        </w:rPr>
        <w:t xml:space="preserve">i dokumenti </w:t>
      </w:r>
      <w:r w:rsidRPr="00AA7241">
        <w:rPr>
          <w:rFonts w:cs="Arial"/>
          <w:szCs w:val="20"/>
        </w:rPr>
        <w:t>ponudbe</w:t>
      </w:r>
      <w:bookmarkEnd w:id="79"/>
    </w:p>
    <w:p w14:paraId="61C9BD94" w14:textId="77777777" w:rsidR="00BC615D" w:rsidRPr="00AA7241" w:rsidRDefault="00BC615D" w:rsidP="00BC615D">
      <w:pPr>
        <w:spacing w:line="0" w:lineRule="atLeast"/>
        <w:jc w:val="both"/>
        <w:rPr>
          <w:rFonts w:eastAsia="Times New Roman" w:cs="Arial"/>
          <w:szCs w:val="20"/>
        </w:rPr>
      </w:pPr>
    </w:p>
    <w:p w14:paraId="55B607E4" w14:textId="77777777" w:rsidR="00AB1810" w:rsidRPr="00AA7241" w:rsidRDefault="00BC615D" w:rsidP="008146E3">
      <w:pPr>
        <w:spacing w:line="0" w:lineRule="atLeast"/>
        <w:jc w:val="both"/>
        <w:rPr>
          <w:rFonts w:eastAsia="Times New Roman" w:cs="Arial"/>
          <w:szCs w:val="20"/>
        </w:rPr>
      </w:pPr>
      <w:r w:rsidRPr="00AA7241">
        <w:rPr>
          <w:rFonts w:eastAsia="Times New Roman" w:cs="Arial"/>
          <w:szCs w:val="20"/>
        </w:rPr>
        <w:t>Ponudnik mora ostale dokumente ponudbene dokumentacije naložiti v informacijski sistem e-JN v razdelek »Drug</w:t>
      </w:r>
      <w:r w:rsidR="00AB1810" w:rsidRPr="00AA7241">
        <w:rPr>
          <w:rFonts w:eastAsia="Times New Roman" w:cs="Arial"/>
          <w:szCs w:val="20"/>
        </w:rPr>
        <w:t>i dokumenti</w:t>
      </w:r>
      <w:r w:rsidRPr="00AA7241">
        <w:rPr>
          <w:rFonts w:eastAsia="Times New Roman" w:cs="Arial"/>
          <w:szCs w:val="20"/>
        </w:rPr>
        <w:t>«.</w:t>
      </w:r>
    </w:p>
    <w:p w14:paraId="6213D4D0" w14:textId="77777777" w:rsidR="00AB1810" w:rsidRPr="00AA7241" w:rsidRDefault="00AB1810" w:rsidP="008146E3">
      <w:pPr>
        <w:spacing w:line="0" w:lineRule="atLeast"/>
        <w:jc w:val="both"/>
        <w:rPr>
          <w:rFonts w:eastAsia="Times New Roman" w:cs="Arial"/>
          <w:szCs w:val="20"/>
        </w:rPr>
      </w:pPr>
    </w:p>
    <w:p w14:paraId="3B504E4F" w14:textId="4B36793F" w:rsidR="00BC615D" w:rsidRPr="00AA7241" w:rsidRDefault="00BC615D" w:rsidP="00BC615D">
      <w:pPr>
        <w:autoSpaceDE w:val="0"/>
        <w:autoSpaceDN w:val="0"/>
        <w:adjustRightInd w:val="0"/>
        <w:spacing w:line="0" w:lineRule="atLeast"/>
        <w:jc w:val="both"/>
        <w:rPr>
          <w:rFonts w:cs="Arial"/>
          <w:szCs w:val="20"/>
        </w:rPr>
      </w:pPr>
      <w:r w:rsidRPr="00AA7241">
        <w:rPr>
          <w:rFonts w:cs="Arial"/>
          <w:szCs w:val="20"/>
        </w:rPr>
        <w:t xml:space="preserve">Dokumenti, ki se naložijo v razdelek </w:t>
      </w:r>
      <w:r w:rsidR="00AB1810" w:rsidRPr="00AA7241">
        <w:rPr>
          <w:rFonts w:cs="Arial"/>
          <w:szCs w:val="20"/>
        </w:rPr>
        <w:t xml:space="preserve">»Drugi dokumenti« </w:t>
      </w:r>
      <w:r w:rsidRPr="00AA7241">
        <w:rPr>
          <w:rFonts w:cs="Arial"/>
          <w:szCs w:val="20"/>
        </w:rPr>
        <w:t>so (če se zahteva podpis) lahko podpisani fizično in skenirani kot *.pdf dokument ali drug format, ki omogoča shranjevanje skeniranega dokumenta (kot so primeroma *.tif, *.jpg ali drugi), lahko pa so podpisani elektronsko in naloženi kot *.pdf dokument.</w:t>
      </w:r>
    </w:p>
    <w:p w14:paraId="3065C9B6" w14:textId="0892097C" w:rsidR="00F632CF" w:rsidRPr="00AA7241" w:rsidRDefault="00F632CF" w:rsidP="00D95D35">
      <w:pPr>
        <w:spacing w:line="0" w:lineRule="atLeast"/>
        <w:jc w:val="both"/>
        <w:rPr>
          <w:rFonts w:eastAsia="Times New Roman" w:cs="Arial"/>
          <w:szCs w:val="20"/>
        </w:rPr>
      </w:pPr>
    </w:p>
    <w:p w14:paraId="789A699B" w14:textId="0D5FDAC5" w:rsidR="00F632CF" w:rsidRPr="00AA7241" w:rsidRDefault="00F632CF" w:rsidP="00F632CF">
      <w:pPr>
        <w:pStyle w:val="Naslov4"/>
        <w:numPr>
          <w:ilvl w:val="3"/>
          <w:numId w:val="16"/>
        </w:numPr>
        <w:spacing w:line="0" w:lineRule="atLeast"/>
        <w:ind w:left="782" w:hanging="782"/>
        <w:rPr>
          <w:rFonts w:eastAsia="Calibri" w:cs="Arial"/>
          <w:szCs w:val="20"/>
        </w:rPr>
      </w:pPr>
      <w:bookmarkStart w:id="80" w:name="_Toc19270033"/>
      <w:bookmarkStart w:id="81" w:name="_Toc99630811"/>
      <w:r w:rsidRPr="00AA7241">
        <w:rPr>
          <w:rFonts w:eastAsia="Calibri" w:cs="Arial"/>
          <w:szCs w:val="20"/>
        </w:rPr>
        <w:t>Dokazila v zvezi z izpolnjevanjem meril iz točke 10 (Merila) teh navodil</w:t>
      </w:r>
      <w:bookmarkEnd w:id="80"/>
      <w:bookmarkEnd w:id="81"/>
    </w:p>
    <w:p w14:paraId="56D265E1" w14:textId="77777777" w:rsidR="00F632CF" w:rsidRPr="00AA7241" w:rsidRDefault="00F632CF" w:rsidP="00F632CF">
      <w:pPr>
        <w:spacing w:line="0" w:lineRule="atLeast"/>
        <w:rPr>
          <w:rFonts w:eastAsia="Calibri" w:cs="Arial"/>
          <w:szCs w:val="20"/>
        </w:rPr>
      </w:pPr>
    </w:p>
    <w:p w14:paraId="7D496862" w14:textId="3090FB22" w:rsidR="00F632CF" w:rsidRDefault="00F632CF" w:rsidP="007722C2">
      <w:pPr>
        <w:autoSpaceDE w:val="0"/>
        <w:autoSpaceDN w:val="0"/>
        <w:adjustRightInd w:val="0"/>
        <w:spacing w:line="0" w:lineRule="atLeast"/>
        <w:jc w:val="both"/>
        <w:rPr>
          <w:rFonts w:cs="Arial"/>
          <w:szCs w:val="20"/>
        </w:rPr>
      </w:pPr>
      <w:r w:rsidRPr="00AA7241">
        <w:rPr>
          <w:rFonts w:eastAsiaTheme="minorHAnsi" w:cs="Arial"/>
          <w:szCs w:val="20"/>
        </w:rPr>
        <w:t>Ponudnik naloži izpolnjen obrazec »</w:t>
      </w:r>
      <w:r w:rsidRPr="00AA7241">
        <w:rPr>
          <w:rFonts w:cs="Arial"/>
          <w:szCs w:val="20"/>
        </w:rPr>
        <w:t>Izjava ponudnika o dodatnih referencah kadrov«</w:t>
      </w:r>
      <w:r w:rsidR="00A53D6D">
        <w:rPr>
          <w:rFonts w:cs="Arial"/>
          <w:szCs w:val="20"/>
        </w:rPr>
        <w:t xml:space="preserve"> (</w:t>
      </w:r>
      <w:r w:rsidR="007E0310" w:rsidRPr="00AA7241">
        <w:rPr>
          <w:rFonts w:cs="Arial"/>
          <w:szCs w:val="20"/>
        </w:rPr>
        <w:t>v primeru, da ponudnik</w:t>
      </w:r>
      <w:r w:rsidR="007E0310">
        <w:rPr>
          <w:rFonts w:cs="Arial"/>
          <w:szCs w:val="20"/>
        </w:rPr>
        <w:t xml:space="preserve"> uveljavlja </w:t>
      </w:r>
      <w:r w:rsidR="0048229F">
        <w:rPr>
          <w:rFonts w:cs="Arial"/>
          <w:szCs w:val="20"/>
        </w:rPr>
        <w:t xml:space="preserve">dodatne reference za </w:t>
      </w:r>
      <w:r w:rsidR="007E0310">
        <w:rPr>
          <w:rFonts w:cs="Arial"/>
          <w:szCs w:val="20"/>
        </w:rPr>
        <w:t>nominirani kader)</w:t>
      </w:r>
      <w:r w:rsidR="00E65262" w:rsidRPr="00AA7241">
        <w:rPr>
          <w:rFonts w:cs="Arial"/>
          <w:szCs w:val="20"/>
        </w:rPr>
        <w:t>.</w:t>
      </w:r>
    </w:p>
    <w:p w14:paraId="68D16CE9" w14:textId="77777777" w:rsidR="00B2278E" w:rsidRPr="00AA7241" w:rsidRDefault="00B2278E" w:rsidP="007722C2">
      <w:pPr>
        <w:autoSpaceDE w:val="0"/>
        <w:autoSpaceDN w:val="0"/>
        <w:adjustRightInd w:val="0"/>
        <w:spacing w:line="0" w:lineRule="atLeast"/>
        <w:jc w:val="both"/>
        <w:rPr>
          <w:rFonts w:eastAsiaTheme="minorHAnsi" w:cs="Arial"/>
          <w:szCs w:val="20"/>
        </w:rPr>
      </w:pPr>
    </w:p>
    <w:p w14:paraId="4DAC1FA8" w14:textId="0E354D92" w:rsidR="00A01BD6" w:rsidRPr="00AA7241" w:rsidRDefault="00A01BD6" w:rsidP="00521268">
      <w:pPr>
        <w:pStyle w:val="Naslov4"/>
        <w:rPr>
          <w:rFonts w:cs="Arial"/>
          <w:szCs w:val="20"/>
        </w:rPr>
      </w:pPr>
      <w:bookmarkStart w:id="82" w:name="_Toc336851751"/>
      <w:bookmarkStart w:id="83" w:name="_Toc336851799"/>
      <w:bookmarkStart w:id="84" w:name="_Toc99630812"/>
      <w:bookmarkStart w:id="85" w:name="_Hlk506301483"/>
      <w:r w:rsidRPr="00AA7241">
        <w:rPr>
          <w:rFonts w:cs="Arial"/>
          <w:szCs w:val="20"/>
        </w:rPr>
        <w:t>Obrazec »Soglasje podizvajalca za neposredna plačila</w:t>
      </w:r>
      <w:bookmarkEnd w:id="82"/>
      <w:bookmarkEnd w:id="83"/>
      <w:r w:rsidRPr="00AA7241">
        <w:rPr>
          <w:rFonts w:cs="Arial"/>
          <w:szCs w:val="20"/>
        </w:rPr>
        <w:t>«</w:t>
      </w:r>
      <w:bookmarkEnd w:id="84"/>
    </w:p>
    <w:bookmarkEnd w:id="85"/>
    <w:p w14:paraId="5F474200" w14:textId="77777777" w:rsidR="00A01BD6" w:rsidRPr="00AA7241" w:rsidRDefault="00A01BD6" w:rsidP="004B5488">
      <w:pPr>
        <w:shd w:val="clear" w:color="auto" w:fill="FFFFFF" w:themeFill="background1"/>
        <w:spacing w:line="0" w:lineRule="atLeast"/>
        <w:jc w:val="both"/>
        <w:rPr>
          <w:rFonts w:cs="Arial"/>
          <w:szCs w:val="20"/>
        </w:rPr>
      </w:pPr>
    </w:p>
    <w:p w14:paraId="0388EA66" w14:textId="6A35ABFA" w:rsidR="009D1EAD" w:rsidRPr="00AA7241" w:rsidRDefault="00A01BD6" w:rsidP="00526E4A">
      <w:pPr>
        <w:shd w:val="clear" w:color="auto" w:fill="FFFFFF" w:themeFill="background1"/>
        <w:spacing w:line="0" w:lineRule="atLeast"/>
        <w:jc w:val="both"/>
        <w:rPr>
          <w:rFonts w:cs="Arial"/>
          <w:szCs w:val="20"/>
        </w:rPr>
      </w:pPr>
      <w:r w:rsidRPr="00AA7241">
        <w:rPr>
          <w:rFonts w:cs="Arial"/>
          <w:szCs w:val="20"/>
        </w:rPr>
        <w:t>Neposredna plačila podizvajalcu so obvezna v primeru, ko podizvajalec zahteva neposredno plačilo in je v ponudbi priložena zahteva podizvajalca za neposredno plačilo. V tem primeru se izpolni obrazec ter ga podpiše odgovorna oseba podizvajalca.</w:t>
      </w:r>
      <w:bookmarkEnd w:id="70"/>
    </w:p>
    <w:p w14:paraId="5571ACEA" w14:textId="77777777" w:rsidR="003A49D1" w:rsidRPr="00AA7241" w:rsidRDefault="003A49D1" w:rsidP="00D95D35">
      <w:pPr>
        <w:spacing w:line="0" w:lineRule="atLeast"/>
        <w:jc w:val="both"/>
        <w:rPr>
          <w:rFonts w:cs="Arial"/>
          <w:szCs w:val="20"/>
        </w:rPr>
      </w:pPr>
    </w:p>
    <w:p w14:paraId="0879EB7D" w14:textId="77777777" w:rsidR="002C427C" w:rsidRPr="00AA7241" w:rsidRDefault="002B01BB" w:rsidP="00521268">
      <w:pPr>
        <w:pStyle w:val="Naslov2"/>
        <w:numPr>
          <w:ilvl w:val="1"/>
          <w:numId w:val="11"/>
        </w:numPr>
        <w:spacing w:line="0" w:lineRule="atLeast"/>
        <w:ind w:hanging="499"/>
        <w:rPr>
          <w:rFonts w:cs="Arial"/>
          <w:szCs w:val="20"/>
        </w:rPr>
      </w:pPr>
      <w:bookmarkStart w:id="86" w:name="_Toc99630813"/>
      <w:r w:rsidRPr="00AA7241">
        <w:rPr>
          <w:rFonts w:cs="Arial"/>
          <w:szCs w:val="20"/>
        </w:rPr>
        <w:t>Druga določila za pripravo ponudbe</w:t>
      </w:r>
      <w:bookmarkEnd w:id="86"/>
    </w:p>
    <w:p w14:paraId="484BD47B" w14:textId="77777777" w:rsidR="008E4247" w:rsidRPr="00AA7241" w:rsidRDefault="008E4247" w:rsidP="00D95D35">
      <w:pPr>
        <w:spacing w:line="0" w:lineRule="atLeast"/>
        <w:jc w:val="both"/>
        <w:rPr>
          <w:rFonts w:cs="Arial"/>
          <w:szCs w:val="20"/>
        </w:rPr>
      </w:pPr>
    </w:p>
    <w:p w14:paraId="202343C2" w14:textId="77777777" w:rsidR="002C427C" w:rsidRPr="00AA7241" w:rsidRDefault="002C427C" w:rsidP="00D95D35">
      <w:pPr>
        <w:pStyle w:val="Naslov3"/>
        <w:spacing w:line="0" w:lineRule="atLeast"/>
        <w:rPr>
          <w:rFonts w:cs="Arial"/>
          <w:szCs w:val="20"/>
        </w:rPr>
      </w:pPr>
      <w:bookmarkStart w:id="87" w:name="_Toc336851754"/>
      <w:bookmarkStart w:id="88" w:name="_Toc336851802"/>
      <w:bookmarkStart w:id="89" w:name="_Toc99630814"/>
      <w:r w:rsidRPr="00AA7241">
        <w:rPr>
          <w:rFonts w:cs="Arial"/>
          <w:szCs w:val="20"/>
        </w:rPr>
        <w:t>Skupna ponudba</w:t>
      </w:r>
      <w:bookmarkEnd w:id="87"/>
      <w:bookmarkEnd w:id="88"/>
      <w:bookmarkEnd w:id="89"/>
    </w:p>
    <w:p w14:paraId="03EB317D" w14:textId="77777777" w:rsidR="008E4247" w:rsidRPr="00AA7241" w:rsidRDefault="008E4247" w:rsidP="00D95D35">
      <w:pPr>
        <w:spacing w:line="0" w:lineRule="atLeast"/>
        <w:jc w:val="both"/>
        <w:rPr>
          <w:rFonts w:cs="Arial"/>
          <w:szCs w:val="20"/>
        </w:rPr>
      </w:pPr>
    </w:p>
    <w:p w14:paraId="3D410F7B" w14:textId="345DD900" w:rsidR="00D31FBC" w:rsidRDefault="00454200" w:rsidP="00D95D35">
      <w:pPr>
        <w:spacing w:line="0" w:lineRule="atLeast"/>
        <w:jc w:val="both"/>
        <w:rPr>
          <w:rFonts w:cs="Arial"/>
          <w:iCs/>
          <w:szCs w:val="20"/>
        </w:rPr>
      </w:pPr>
      <w:r w:rsidRPr="00AA7241">
        <w:rPr>
          <w:rFonts w:cs="Arial"/>
          <w:iCs/>
          <w:szCs w:val="20"/>
        </w:rPr>
        <w:t xml:space="preserve">V primeru, da skupina ponudnikov predloži skupno ponudbo, mora vsak gospodarski subjekt izpolnjevati vse pogoje iz točke 9.1.1 teh navodil. </w:t>
      </w:r>
    </w:p>
    <w:p w14:paraId="0F5AB510" w14:textId="77777777" w:rsidR="006D76A5" w:rsidRPr="00AA7241" w:rsidRDefault="006D76A5" w:rsidP="00D95D35">
      <w:pPr>
        <w:spacing w:line="0" w:lineRule="atLeast"/>
        <w:jc w:val="both"/>
        <w:rPr>
          <w:rFonts w:cs="Arial"/>
          <w:iCs/>
          <w:szCs w:val="20"/>
        </w:rPr>
      </w:pPr>
    </w:p>
    <w:p w14:paraId="3B4B20B9" w14:textId="02BC2359" w:rsidR="00D31FBC" w:rsidRPr="00AA7241" w:rsidRDefault="00454200" w:rsidP="00D95D35">
      <w:pPr>
        <w:spacing w:line="0" w:lineRule="atLeast"/>
        <w:jc w:val="both"/>
        <w:rPr>
          <w:rFonts w:cs="Arial"/>
          <w:iCs/>
          <w:szCs w:val="20"/>
        </w:rPr>
      </w:pPr>
      <w:r w:rsidRPr="00AA7241">
        <w:rPr>
          <w:rFonts w:cs="Arial"/>
          <w:iCs/>
          <w:szCs w:val="20"/>
        </w:rPr>
        <w:lastRenderedPageBreak/>
        <w:t>Pogoj</w:t>
      </w:r>
      <w:r w:rsidR="002944D1" w:rsidRPr="00AA7241">
        <w:rPr>
          <w:rFonts w:cs="Arial"/>
          <w:iCs/>
          <w:szCs w:val="20"/>
        </w:rPr>
        <w:t>e</w:t>
      </w:r>
      <w:r w:rsidRPr="00AA7241">
        <w:rPr>
          <w:rFonts w:cs="Arial"/>
          <w:iCs/>
          <w:szCs w:val="20"/>
        </w:rPr>
        <w:t xml:space="preserve"> pod točko 9.1.2 (</w:t>
      </w:r>
      <w:r w:rsidR="002944D1" w:rsidRPr="00AA7241">
        <w:rPr>
          <w:rFonts w:cs="Arial"/>
          <w:iCs/>
          <w:szCs w:val="20"/>
        </w:rPr>
        <w:t>U</w:t>
      </w:r>
      <w:r w:rsidRPr="00AA7241">
        <w:rPr>
          <w:rFonts w:cs="Arial"/>
          <w:iCs/>
          <w:szCs w:val="20"/>
        </w:rPr>
        <w:t>streznost za opravljanje poklicne dejavnosti) teh navodil mora izpolnjevati vsak ponudnik</w:t>
      </w:r>
      <w:r w:rsidR="00BA67C9" w:rsidRPr="00AA7241">
        <w:rPr>
          <w:rFonts w:cs="Arial"/>
          <w:iCs/>
          <w:szCs w:val="20"/>
        </w:rPr>
        <w:t xml:space="preserve"> v skupni ponudbi</w:t>
      </w:r>
      <w:r w:rsidRPr="00AA7241">
        <w:rPr>
          <w:rFonts w:cs="Arial"/>
          <w:iCs/>
          <w:szCs w:val="20"/>
        </w:rPr>
        <w:t>, v kolikor</w:t>
      </w:r>
      <w:r w:rsidR="002944D1" w:rsidRPr="00AA7241">
        <w:rPr>
          <w:rFonts w:cs="Arial"/>
          <w:iCs/>
          <w:szCs w:val="20"/>
        </w:rPr>
        <w:t xml:space="preserve"> bo izvajal storitve, ki so predmet tega </w:t>
      </w:r>
      <w:r w:rsidR="00A20593" w:rsidRPr="00AA7241">
        <w:rPr>
          <w:rFonts w:cs="Arial"/>
          <w:iCs/>
          <w:szCs w:val="20"/>
        </w:rPr>
        <w:t>naročila</w:t>
      </w:r>
      <w:r w:rsidR="00A20593" w:rsidRPr="00AA7241">
        <w:rPr>
          <w:rFonts w:cs="Arial"/>
          <w:color w:val="000000"/>
          <w:szCs w:val="20"/>
        </w:rPr>
        <w:t>.</w:t>
      </w:r>
      <w:r w:rsidR="002944D1" w:rsidRPr="00AA7241">
        <w:rPr>
          <w:rFonts w:cs="Arial"/>
          <w:color w:val="000000"/>
          <w:szCs w:val="20"/>
        </w:rPr>
        <w:t xml:space="preserve"> </w:t>
      </w:r>
      <w:r w:rsidRPr="00AA7241">
        <w:rPr>
          <w:rFonts w:cs="Arial"/>
          <w:iCs/>
          <w:szCs w:val="20"/>
        </w:rPr>
        <w:t>Dokazila, ki se nanašajo na dokazovanje te zahteve, predloži vsak posamezni ponudnik v skupni ponudbi, ki bo v tem naročilu izvajal</w:t>
      </w:r>
      <w:r w:rsidR="00D31FBC" w:rsidRPr="00AA7241">
        <w:rPr>
          <w:rFonts w:cs="Arial"/>
          <w:iCs/>
          <w:szCs w:val="20"/>
        </w:rPr>
        <w:t xml:space="preserve"> predmetne storitve</w:t>
      </w:r>
      <w:r w:rsidRPr="00AA7241">
        <w:rPr>
          <w:rFonts w:cs="Arial"/>
          <w:iCs/>
          <w:szCs w:val="20"/>
        </w:rPr>
        <w:t>.</w:t>
      </w:r>
      <w:r w:rsidR="002944D1" w:rsidRPr="00AA7241">
        <w:rPr>
          <w:rFonts w:cs="Arial"/>
          <w:iCs/>
          <w:szCs w:val="20"/>
        </w:rPr>
        <w:t xml:space="preserve"> </w:t>
      </w:r>
    </w:p>
    <w:p w14:paraId="62992C46" w14:textId="77777777" w:rsidR="00D31FBC" w:rsidRPr="00AA7241" w:rsidRDefault="00D31FBC" w:rsidP="00D95D35">
      <w:pPr>
        <w:spacing w:line="0" w:lineRule="atLeast"/>
        <w:jc w:val="both"/>
        <w:rPr>
          <w:rFonts w:cs="Arial"/>
          <w:iCs/>
          <w:szCs w:val="20"/>
        </w:rPr>
      </w:pPr>
    </w:p>
    <w:p w14:paraId="70D62AE0" w14:textId="14E36918" w:rsidR="00B84E38" w:rsidRPr="00AA7241" w:rsidRDefault="002944D1" w:rsidP="00D95D35">
      <w:pPr>
        <w:spacing w:line="0" w:lineRule="atLeast"/>
        <w:jc w:val="both"/>
        <w:rPr>
          <w:rFonts w:cs="Arial"/>
          <w:szCs w:val="20"/>
        </w:rPr>
      </w:pPr>
      <w:r w:rsidRPr="00AA7241">
        <w:rPr>
          <w:rFonts w:cs="Arial"/>
          <w:iCs/>
          <w:szCs w:val="20"/>
        </w:rPr>
        <w:t>P</w:t>
      </w:r>
      <w:r w:rsidR="001D044F" w:rsidRPr="00AA7241">
        <w:rPr>
          <w:rFonts w:cs="Arial"/>
          <w:szCs w:val="20"/>
        </w:rPr>
        <w:t>ogoj</w:t>
      </w:r>
      <w:r w:rsidR="00D31FBC" w:rsidRPr="00AA7241">
        <w:rPr>
          <w:rFonts w:cs="Arial"/>
          <w:szCs w:val="20"/>
        </w:rPr>
        <w:t>a</w:t>
      </w:r>
      <w:r w:rsidR="001D044F" w:rsidRPr="00AA7241">
        <w:rPr>
          <w:rFonts w:cs="Arial"/>
          <w:szCs w:val="20"/>
        </w:rPr>
        <w:t xml:space="preserve"> v točk</w:t>
      </w:r>
      <w:r w:rsidR="00D31FBC" w:rsidRPr="00AA7241">
        <w:rPr>
          <w:rFonts w:cs="Arial"/>
          <w:szCs w:val="20"/>
        </w:rPr>
        <w:t>ah 9</w:t>
      </w:r>
      <w:r w:rsidR="001D044F" w:rsidRPr="00AA7241">
        <w:rPr>
          <w:rFonts w:cs="Arial"/>
          <w:szCs w:val="20"/>
        </w:rPr>
        <w:t>.1.</w:t>
      </w:r>
      <w:r w:rsidR="0018684E" w:rsidRPr="00AA7241">
        <w:rPr>
          <w:rFonts w:cs="Arial"/>
          <w:szCs w:val="20"/>
        </w:rPr>
        <w:t>3</w:t>
      </w:r>
      <w:r w:rsidR="001D044F" w:rsidRPr="00AA7241">
        <w:rPr>
          <w:rFonts w:cs="Arial"/>
          <w:szCs w:val="20"/>
        </w:rPr>
        <w:t xml:space="preserve"> (</w:t>
      </w:r>
      <w:r w:rsidRPr="00AA7241">
        <w:rPr>
          <w:rFonts w:cs="Arial"/>
          <w:szCs w:val="20"/>
        </w:rPr>
        <w:t>T</w:t>
      </w:r>
      <w:r w:rsidR="001D044F" w:rsidRPr="00AA7241">
        <w:rPr>
          <w:rFonts w:cs="Arial"/>
          <w:szCs w:val="20"/>
        </w:rPr>
        <w:t>ehnična sposobnost) in 9.1.</w:t>
      </w:r>
      <w:r w:rsidR="0018684E" w:rsidRPr="00AA7241">
        <w:rPr>
          <w:rFonts w:cs="Arial"/>
          <w:szCs w:val="20"/>
        </w:rPr>
        <w:t>4</w:t>
      </w:r>
      <w:r w:rsidR="001D044F" w:rsidRPr="00AA7241">
        <w:rPr>
          <w:rFonts w:cs="Arial"/>
          <w:szCs w:val="20"/>
        </w:rPr>
        <w:t xml:space="preserve"> (</w:t>
      </w:r>
      <w:r w:rsidRPr="00AA7241">
        <w:rPr>
          <w:rFonts w:cs="Arial"/>
          <w:szCs w:val="20"/>
        </w:rPr>
        <w:t>K</w:t>
      </w:r>
      <w:r w:rsidR="001D044F" w:rsidRPr="00AA7241">
        <w:rPr>
          <w:rFonts w:cs="Arial"/>
          <w:szCs w:val="20"/>
        </w:rPr>
        <w:t>adrovski pogoj oziroma sposobnost)</w:t>
      </w:r>
      <w:r w:rsidR="00D31FBC" w:rsidRPr="00AA7241">
        <w:rPr>
          <w:rFonts w:cs="Arial"/>
          <w:szCs w:val="20"/>
        </w:rPr>
        <w:t xml:space="preserve"> </w:t>
      </w:r>
      <w:r w:rsidR="00956262" w:rsidRPr="00AA7241">
        <w:rPr>
          <w:rFonts w:cs="Arial"/>
          <w:szCs w:val="20"/>
        </w:rPr>
        <w:t>teh navodil</w:t>
      </w:r>
      <w:r w:rsidR="00D31FBC" w:rsidRPr="00AA7241">
        <w:rPr>
          <w:rFonts w:cs="Arial"/>
          <w:szCs w:val="20"/>
        </w:rPr>
        <w:t xml:space="preserve"> </w:t>
      </w:r>
      <w:r w:rsidR="00956262" w:rsidRPr="00AA7241">
        <w:rPr>
          <w:rFonts w:cs="Arial"/>
          <w:szCs w:val="20"/>
        </w:rPr>
        <w:t>lahko izpolnjujejo ponudniki v skupni ponudbi kumulativno, na način, določen v</w:t>
      </w:r>
      <w:r w:rsidR="00D31FBC" w:rsidRPr="00AA7241">
        <w:rPr>
          <w:rFonts w:cs="Arial"/>
          <w:szCs w:val="20"/>
        </w:rPr>
        <w:t xml:space="preserve"> tej </w:t>
      </w:r>
      <w:r w:rsidR="00956262" w:rsidRPr="00AA7241">
        <w:rPr>
          <w:rFonts w:cs="Arial"/>
          <w:szCs w:val="20"/>
        </w:rPr>
        <w:t>točki</w:t>
      </w:r>
      <w:r w:rsidR="00D31FBC" w:rsidRPr="00AA7241">
        <w:rPr>
          <w:rFonts w:cs="Arial"/>
          <w:szCs w:val="20"/>
        </w:rPr>
        <w:t xml:space="preserve"> navodil</w:t>
      </w:r>
      <w:r w:rsidR="001D044F" w:rsidRPr="00AA7241">
        <w:rPr>
          <w:rFonts w:cs="Arial"/>
          <w:szCs w:val="20"/>
        </w:rPr>
        <w:t>.</w:t>
      </w:r>
    </w:p>
    <w:p w14:paraId="58B5AE5A" w14:textId="2363D35D" w:rsidR="0000552A" w:rsidRPr="00AA7241" w:rsidRDefault="0000552A" w:rsidP="00D95D35">
      <w:pPr>
        <w:spacing w:line="0" w:lineRule="atLeast"/>
        <w:jc w:val="both"/>
        <w:rPr>
          <w:rFonts w:cs="Arial"/>
          <w:szCs w:val="20"/>
        </w:rPr>
      </w:pPr>
    </w:p>
    <w:p w14:paraId="34DAF94D" w14:textId="5653677B" w:rsidR="00B75F3C" w:rsidRPr="00AA7241" w:rsidRDefault="00B75F3C" w:rsidP="00D95D35">
      <w:pPr>
        <w:spacing w:line="0" w:lineRule="atLeast"/>
        <w:jc w:val="both"/>
        <w:rPr>
          <w:rFonts w:cs="Arial"/>
          <w:szCs w:val="20"/>
        </w:rPr>
      </w:pPr>
      <w:r w:rsidRPr="00AA7241">
        <w:rPr>
          <w:rFonts w:cs="Arial"/>
          <w:szCs w:val="20"/>
        </w:rPr>
        <w:t xml:space="preserve">V primeru, da skupina </w:t>
      </w:r>
      <w:r w:rsidR="009F3533" w:rsidRPr="00AA7241">
        <w:rPr>
          <w:rFonts w:cs="Arial"/>
          <w:szCs w:val="20"/>
        </w:rPr>
        <w:t>ponudnikov</w:t>
      </w:r>
      <w:r w:rsidRPr="00AA7241">
        <w:rPr>
          <w:rFonts w:cs="Arial"/>
          <w:szCs w:val="20"/>
        </w:rPr>
        <w:t xml:space="preserve"> predloži skupno ponudbo, bo naročnik iz postopka javnega naročanja izločil skupno ponudbo, če se izkaže, da je katerikoli izmed skupnih ponudnikov pred ali med postopkom javnega naročanja glede na storjena ali neizvedena dejanja v</w:t>
      </w:r>
      <w:r w:rsidR="00B84E38" w:rsidRPr="00AA7241">
        <w:rPr>
          <w:rFonts w:cs="Arial"/>
          <w:szCs w:val="20"/>
        </w:rPr>
        <w:t xml:space="preserve"> enem izmed položajev iz točke </w:t>
      </w:r>
      <w:r w:rsidR="00165408" w:rsidRPr="00AA7241">
        <w:rPr>
          <w:rFonts w:cs="Arial"/>
          <w:szCs w:val="20"/>
        </w:rPr>
        <w:t>9</w:t>
      </w:r>
      <w:r w:rsidRPr="00AA7241">
        <w:rPr>
          <w:rFonts w:cs="Arial"/>
          <w:szCs w:val="20"/>
        </w:rPr>
        <w:t>.</w:t>
      </w:r>
      <w:r w:rsidR="001801DC" w:rsidRPr="00AA7241">
        <w:rPr>
          <w:rFonts w:cs="Arial"/>
          <w:szCs w:val="20"/>
        </w:rPr>
        <w:t xml:space="preserve">1.1 </w:t>
      </w:r>
      <w:r w:rsidRPr="00AA7241">
        <w:rPr>
          <w:rFonts w:cs="Arial"/>
          <w:szCs w:val="20"/>
        </w:rPr>
        <w:t>teh navodil. V kolikor bo katerikoli izmed skupnih ponudnikov v položaju i</w:t>
      </w:r>
      <w:r w:rsidR="00C321F2" w:rsidRPr="00AA7241">
        <w:rPr>
          <w:rFonts w:cs="Arial"/>
          <w:szCs w:val="20"/>
        </w:rPr>
        <w:t>z</w:t>
      </w:r>
      <w:r w:rsidRPr="00AA7241">
        <w:rPr>
          <w:rFonts w:cs="Arial"/>
          <w:szCs w:val="20"/>
        </w:rPr>
        <w:t xml:space="preserve"> točke </w:t>
      </w:r>
      <w:r w:rsidR="00165408" w:rsidRPr="00AA7241">
        <w:rPr>
          <w:rFonts w:cs="Arial"/>
          <w:szCs w:val="20"/>
        </w:rPr>
        <w:t>9</w:t>
      </w:r>
      <w:r w:rsidRPr="00AA7241">
        <w:rPr>
          <w:rFonts w:cs="Arial"/>
          <w:szCs w:val="20"/>
        </w:rPr>
        <w:t>.</w:t>
      </w:r>
      <w:r w:rsidR="001801DC" w:rsidRPr="00AA7241">
        <w:rPr>
          <w:rFonts w:cs="Arial"/>
          <w:szCs w:val="20"/>
        </w:rPr>
        <w:t>1.1</w:t>
      </w:r>
      <w:r w:rsidRPr="00AA7241">
        <w:rPr>
          <w:rFonts w:cs="Arial"/>
          <w:szCs w:val="20"/>
        </w:rPr>
        <w:t xml:space="preserve"> teh navodil bo naročnik ravnal v skladu </w:t>
      </w:r>
      <w:r w:rsidR="009D6837" w:rsidRPr="00AA7241">
        <w:rPr>
          <w:rFonts w:cs="Arial"/>
          <w:szCs w:val="20"/>
        </w:rPr>
        <w:t>z</w:t>
      </w:r>
      <w:r w:rsidRPr="00AA7241">
        <w:rPr>
          <w:rFonts w:cs="Arial"/>
          <w:szCs w:val="20"/>
        </w:rPr>
        <w:t xml:space="preserve"> devetim, desetim in enajstim odstavkom 75. člena ZJN-3.</w:t>
      </w:r>
    </w:p>
    <w:p w14:paraId="4E319545" w14:textId="77777777" w:rsidR="00002D5C" w:rsidRPr="00AA7241" w:rsidRDefault="00002D5C" w:rsidP="00D95D35">
      <w:pPr>
        <w:spacing w:line="0" w:lineRule="atLeast"/>
        <w:jc w:val="both"/>
        <w:rPr>
          <w:rFonts w:cs="Arial"/>
          <w:szCs w:val="20"/>
        </w:rPr>
      </w:pPr>
    </w:p>
    <w:p w14:paraId="677BF12D" w14:textId="27C5F12C" w:rsidR="00AB4847" w:rsidRPr="00AA7241" w:rsidRDefault="00355819" w:rsidP="00D95D35">
      <w:pPr>
        <w:spacing w:line="0" w:lineRule="atLeast"/>
        <w:jc w:val="both"/>
        <w:rPr>
          <w:rFonts w:cs="Arial"/>
          <w:szCs w:val="20"/>
        </w:rPr>
      </w:pPr>
      <w:r w:rsidRPr="00AA7241">
        <w:rPr>
          <w:rFonts w:cs="Arial"/>
          <w:szCs w:val="20"/>
        </w:rPr>
        <w:t xml:space="preserve">Obrazec </w:t>
      </w:r>
      <w:r w:rsidR="00165408" w:rsidRPr="00AA7241">
        <w:rPr>
          <w:rFonts w:cs="Arial"/>
          <w:szCs w:val="20"/>
        </w:rPr>
        <w:t>»</w:t>
      </w:r>
      <w:r w:rsidR="00F177EA" w:rsidRPr="00AA7241">
        <w:rPr>
          <w:rFonts w:cs="Arial"/>
          <w:szCs w:val="20"/>
        </w:rPr>
        <w:t>ESPD</w:t>
      </w:r>
      <w:r w:rsidR="00165408" w:rsidRPr="00AA7241">
        <w:rPr>
          <w:rFonts w:cs="Arial"/>
          <w:szCs w:val="20"/>
        </w:rPr>
        <w:t>«</w:t>
      </w:r>
      <w:r w:rsidR="00AB4847" w:rsidRPr="00AA7241">
        <w:rPr>
          <w:rFonts w:cs="Arial"/>
          <w:szCs w:val="20"/>
        </w:rPr>
        <w:t xml:space="preserve"> podajo vsi </w:t>
      </w:r>
      <w:r w:rsidR="005D59B6" w:rsidRPr="00AA7241">
        <w:rPr>
          <w:rFonts w:cs="Arial"/>
          <w:szCs w:val="20"/>
        </w:rPr>
        <w:t>ponudniki</w:t>
      </w:r>
      <w:r w:rsidR="00AB4847" w:rsidRPr="00AA7241">
        <w:rPr>
          <w:rFonts w:cs="Arial"/>
          <w:szCs w:val="20"/>
        </w:rPr>
        <w:t xml:space="preserve">, ki nastopajo v skupni ponudbi, </w:t>
      </w:r>
      <w:r w:rsidR="00F177EA" w:rsidRPr="00AA7241">
        <w:rPr>
          <w:rFonts w:cs="Arial"/>
          <w:szCs w:val="20"/>
        </w:rPr>
        <w:t>posamično.</w:t>
      </w:r>
      <w:r w:rsidR="00EF550D" w:rsidRPr="00AA7241">
        <w:rPr>
          <w:rFonts w:cs="Arial"/>
          <w:szCs w:val="20"/>
        </w:rPr>
        <w:t xml:space="preserve"> </w:t>
      </w:r>
    </w:p>
    <w:p w14:paraId="6FC1FCCC" w14:textId="5196DA8B" w:rsidR="00EF550D" w:rsidRPr="00AA7241" w:rsidRDefault="00EF550D" w:rsidP="00D95D35">
      <w:pPr>
        <w:spacing w:line="0" w:lineRule="atLeast"/>
        <w:jc w:val="both"/>
        <w:rPr>
          <w:rFonts w:cs="Arial"/>
          <w:szCs w:val="20"/>
        </w:rPr>
      </w:pPr>
    </w:p>
    <w:p w14:paraId="5512723A" w14:textId="77777777" w:rsidR="00EF550D" w:rsidRPr="00AA7241" w:rsidRDefault="00EF550D" w:rsidP="00D95D35">
      <w:pPr>
        <w:pStyle w:val="Navadensplet"/>
        <w:spacing w:after="0" w:line="0" w:lineRule="atLeast"/>
        <w:jc w:val="both"/>
        <w:rPr>
          <w:rFonts w:ascii="Arial" w:hAnsi="Arial" w:cs="Arial"/>
          <w:iCs/>
          <w:color w:val="auto"/>
          <w:sz w:val="20"/>
          <w:szCs w:val="20"/>
        </w:rPr>
      </w:pPr>
      <w:r w:rsidRPr="00AA7241">
        <w:rPr>
          <w:rFonts w:ascii="Arial" w:hAnsi="Arial" w:cs="Arial"/>
          <w:iCs/>
          <w:color w:val="auto"/>
          <w:sz w:val="20"/>
          <w:szCs w:val="20"/>
        </w:rPr>
        <w:t>V primeru neskladja med vpisom gospodarskih subjektov v skupni ponudbi v informacijskem sistemu e-JN in vpisom gospodarskih subjektov v skupni ponudbi v obrazec ESPD, se bo štelo, da velja vpis v ESPD.</w:t>
      </w:r>
    </w:p>
    <w:p w14:paraId="362AA529" w14:textId="3BCE9BAF" w:rsidR="00A820F5" w:rsidRPr="00AA7241" w:rsidRDefault="00A820F5" w:rsidP="00D95D35">
      <w:pPr>
        <w:spacing w:line="0" w:lineRule="atLeast"/>
        <w:jc w:val="both"/>
        <w:rPr>
          <w:rFonts w:cs="Arial"/>
          <w:szCs w:val="20"/>
        </w:rPr>
      </w:pPr>
    </w:p>
    <w:p w14:paraId="6AF988DB" w14:textId="47B04F81" w:rsidR="00355819" w:rsidRPr="00AA7241" w:rsidRDefault="002212D6" w:rsidP="00D95D35">
      <w:pPr>
        <w:spacing w:line="0" w:lineRule="atLeast"/>
        <w:jc w:val="both"/>
        <w:rPr>
          <w:rFonts w:cs="Arial"/>
          <w:szCs w:val="20"/>
        </w:rPr>
      </w:pPr>
      <w:r w:rsidRPr="00AA7241">
        <w:rPr>
          <w:rFonts w:cs="Arial"/>
          <w:szCs w:val="20"/>
        </w:rPr>
        <w:t xml:space="preserve">Finančno zavarovanje lahko predloži samo eden izmed </w:t>
      </w:r>
      <w:r w:rsidR="00BF525C" w:rsidRPr="00AA7241">
        <w:rPr>
          <w:rFonts w:cs="Arial"/>
          <w:szCs w:val="20"/>
        </w:rPr>
        <w:t>ponudnikov</w:t>
      </w:r>
      <w:r w:rsidRPr="00AA7241">
        <w:rPr>
          <w:rFonts w:cs="Arial"/>
          <w:szCs w:val="20"/>
        </w:rPr>
        <w:t xml:space="preserve">, ki nastopajo v skupni ponudbi, lahko ga predloži več </w:t>
      </w:r>
      <w:r w:rsidR="00BF525C" w:rsidRPr="00AA7241">
        <w:rPr>
          <w:rFonts w:cs="Arial"/>
          <w:szCs w:val="20"/>
        </w:rPr>
        <w:t>ponudnikov</w:t>
      </w:r>
      <w:r w:rsidRPr="00AA7241">
        <w:rPr>
          <w:rFonts w:cs="Arial"/>
          <w:szCs w:val="20"/>
        </w:rPr>
        <w:t>, v vsakem primeru pa morajo biti izpolnjene vse zahteve (višina, veljavnost,…), določene v tej dokumentaciji.</w:t>
      </w:r>
      <w:r w:rsidR="00760051" w:rsidRPr="00AA7241">
        <w:rPr>
          <w:rFonts w:cs="Arial"/>
          <w:szCs w:val="20"/>
        </w:rPr>
        <w:t xml:space="preserve"> </w:t>
      </w:r>
    </w:p>
    <w:p w14:paraId="1CF22BFE" w14:textId="5888EC74" w:rsidR="005B6DFF" w:rsidRPr="00AA7241" w:rsidRDefault="005B6DFF" w:rsidP="00D95D35">
      <w:pPr>
        <w:spacing w:line="0" w:lineRule="atLeast"/>
        <w:jc w:val="both"/>
        <w:rPr>
          <w:rFonts w:cs="Arial"/>
          <w:szCs w:val="20"/>
        </w:rPr>
      </w:pPr>
    </w:p>
    <w:p w14:paraId="118E7662" w14:textId="6E8D1292" w:rsidR="00C321F2" w:rsidRPr="00AA7241" w:rsidRDefault="00C321F2" w:rsidP="00D95D35">
      <w:pPr>
        <w:spacing w:line="0" w:lineRule="atLeast"/>
        <w:jc w:val="both"/>
        <w:rPr>
          <w:rFonts w:cs="Arial"/>
          <w:szCs w:val="20"/>
        </w:rPr>
      </w:pPr>
      <w:r w:rsidRPr="00AA7241">
        <w:rPr>
          <w:rFonts w:cs="Arial"/>
          <w:szCs w:val="20"/>
        </w:rPr>
        <w:t xml:space="preserve">V primeru, da bo takšna skupina </w:t>
      </w:r>
      <w:r w:rsidR="00BF525C" w:rsidRPr="00AA7241">
        <w:rPr>
          <w:rFonts w:cs="Arial"/>
          <w:szCs w:val="20"/>
        </w:rPr>
        <w:t>ponudnikov</w:t>
      </w:r>
      <w:r w:rsidRPr="00AA7241">
        <w:rPr>
          <w:rFonts w:cs="Arial"/>
          <w:szCs w:val="20"/>
        </w:rPr>
        <w:t xml:space="preserve"> izbrana za izvedbo predmetnega naročila, bo naročnik lahko zahteval dogovor o skupni izvedbi naročila (na primer pogodbo o sodelovanju), v katerem bodo natančno opredeljene naloge in odgovornost posameznih </w:t>
      </w:r>
      <w:r w:rsidR="00BF525C" w:rsidRPr="00AA7241">
        <w:rPr>
          <w:rFonts w:cs="Arial"/>
          <w:szCs w:val="20"/>
        </w:rPr>
        <w:t>ponudnikov</w:t>
      </w:r>
      <w:r w:rsidRPr="00AA7241">
        <w:rPr>
          <w:rFonts w:cs="Arial"/>
          <w:szCs w:val="20"/>
        </w:rPr>
        <w:t xml:space="preserve"> za izvedbo naročila. Ne glede na to pa </w:t>
      </w:r>
      <w:r w:rsidR="00BF525C" w:rsidRPr="00AA7241">
        <w:rPr>
          <w:rFonts w:cs="Arial"/>
          <w:szCs w:val="20"/>
        </w:rPr>
        <w:t>ponudniki</w:t>
      </w:r>
      <w:r w:rsidRPr="00AA7241">
        <w:rPr>
          <w:rFonts w:cs="Arial"/>
          <w:szCs w:val="20"/>
        </w:rPr>
        <w:t xml:space="preserve"> odgovarjajo naročniku solidarno.</w:t>
      </w:r>
    </w:p>
    <w:p w14:paraId="3DD66CCA" w14:textId="77777777" w:rsidR="005D59B6" w:rsidRPr="00AA7241" w:rsidRDefault="005D59B6" w:rsidP="00D95D35">
      <w:pPr>
        <w:spacing w:line="0" w:lineRule="atLeast"/>
        <w:jc w:val="both"/>
        <w:rPr>
          <w:rFonts w:cs="Arial"/>
          <w:szCs w:val="20"/>
        </w:rPr>
      </w:pPr>
    </w:p>
    <w:p w14:paraId="06D834FB" w14:textId="77777777" w:rsidR="00A0456C" w:rsidRPr="00AA7241" w:rsidRDefault="00A0456C" w:rsidP="00D95D35">
      <w:pPr>
        <w:pStyle w:val="Naslov3"/>
        <w:spacing w:line="0" w:lineRule="atLeast"/>
        <w:rPr>
          <w:rFonts w:cs="Arial"/>
          <w:szCs w:val="20"/>
        </w:rPr>
      </w:pPr>
      <w:bookmarkStart w:id="90" w:name="_Toc336851755"/>
      <w:bookmarkStart w:id="91" w:name="_Toc336851803"/>
      <w:bookmarkStart w:id="92" w:name="_Toc99630815"/>
      <w:bookmarkStart w:id="93" w:name="_Hlk512258434"/>
      <w:r w:rsidRPr="00AA7241">
        <w:rPr>
          <w:rFonts w:cs="Arial"/>
          <w:szCs w:val="20"/>
        </w:rPr>
        <w:t>Ponudba s podizvajalci</w:t>
      </w:r>
      <w:bookmarkEnd w:id="90"/>
      <w:bookmarkEnd w:id="91"/>
      <w:bookmarkEnd w:id="92"/>
    </w:p>
    <w:bookmarkEnd w:id="93"/>
    <w:p w14:paraId="2F753E7A" w14:textId="77777777" w:rsidR="008E4247" w:rsidRPr="00AA7241" w:rsidRDefault="008E4247" w:rsidP="00D95D35">
      <w:pPr>
        <w:spacing w:line="0" w:lineRule="atLeast"/>
        <w:jc w:val="both"/>
        <w:rPr>
          <w:rFonts w:cs="Arial"/>
          <w:szCs w:val="20"/>
        </w:rPr>
      </w:pPr>
    </w:p>
    <w:p w14:paraId="3FEA9820" w14:textId="18884AE2" w:rsidR="00D87742" w:rsidRPr="00AA7241" w:rsidRDefault="00D87742" w:rsidP="00D95D35">
      <w:pPr>
        <w:spacing w:line="0" w:lineRule="atLeast"/>
        <w:jc w:val="both"/>
        <w:rPr>
          <w:rFonts w:eastAsia="Times New Roman" w:cs="Arial"/>
          <w:szCs w:val="20"/>
        </w:rPr>
      </w:pPr>
      <w:r w:rsidRPr="00AA7241">
        <w:rPr>
          <w:rFonts w:eastAsia="Times New Roman" w:cs="Arial"/>
          <w:szCs w:val="20"/>
        </w:rPr>
        <w:t xml:space="preserve">V primeru, da bo </w:t>
      </w:r>
      <w:r w:rsidR="00BF525C" w:rsidRPr="00AA7241">
        <w:rPr>
          <w:rFonts w:eastAsia="Times New Roman" w:cs="Arial"/>
          <w:szCs w:val="20"/>
        </w:rPr>
        <w:t>ponudnik</w:t>
      </w:r>
      <w:r w:rsidRPr="00AA7241">
        <w:rPr>
          <w:rFonts w:eastAsia="Times New Roman" w:cs="Arial"/>
          <w:szCs w:val="20"/>
        </w:rPr>
        <w:t xml:space="preserve"> pri izvedbi naročila sodeloval </w:t>
      </w:r>
      <w:r w:rsidR="00355819" w:rsidRPr="00AA7241">
        <w:rPr>
          <w:rFonts w:eastAsia="Times New Roman" w:cs="Arial"/>
          <w:szCs w:val="20"/>
        </w:rPr>
        <w:t xml:space="preserve">s podizvajalci, mora v obrazcu </w:t>
      </w:r>
      <w:r w:rsidR="00165408" w:rsidRPr="00AA7241">
        <w:rPr>
          <w:rFonts w:eastAsia="Times New Roman" w:cs="Arial"/>
          <w:szCs w:val="20"/>
        </w:rPr>
        <w:t>»</w:t>
      </w:r>
      <w:r w:rsidR="008666AD" w:rsidRPr="00AA7241">
        <w:rPr>
          <w:rFonts w:eastAsia="Times New Roman" w:cs="Arial"/>
          <w:szCs w:val="20"/>
        </w:rPr>
        <w:t>ESPD</w:t>
      </w:r>
      <w:r w:rsidR="00165408" w:rsidRPr="00AA7241">
        <w:rPr>
          <w:rFonts w:eastAsia="Times New Roman" w:cs="Arial"/>
          <w:szCs w:val="20"/>
        </w:rPr>
        <w:t>«</w:t>
      </w:r>
      <w:r w:rsidRPr="00AA7241">
        <w:rPr>
          <w:rFonts w:eastAsia="Times New Roman" w:cs="Arial"/>
          <w:szCs w:val="20"/>
        </w:rPr>
        <w:t xml:space="preserve"> navesti vse podizvajalce</w:t>
      </w:r>
      <w:r w:rsidR="00B56365" w:rsidRPr="00AA7241">
        <w:rPr>
          <w:rFonts w:eastAsia="Times New Roman" w:cs="Arial"/>
          <w:szCs w:val="20"/>
        </w:rPr>
        <w:t xml:space="preserve"> </w:t>
      </w:r>
      <w:r w:rsidRPr="00AA7241">
        <w:rPr>
          <w:rFonts w:eastAsia="Times New Roman" w:cs="Arial"/>
          <w:szCs w:val="20"/>
        </w:rPr>
        <w:t>ter vsak del javnega naročila, ki ga namerava oddati v podizvajanje, kontaktne podatke in zakonite zastopnike predlaganih podizvajalcev.</w:t>
      </w:r>
      <w:r w:rsidR="00DF04B3" w:rsidRPr="00AA7241">
        <w:rPr>
          <w:rFonts w:cs="Arial"/>
          <w:szCs w:val="20"/>
        </w:rPr>
        <w:t xml:space="preserve"> V informacijskem sistemu e-JN označite, da gre za  ponudbo s podizvajalci in navedete vse sodelujoče gospodarske subjekte.</w:t>
      </w:r>
    </w:p>
    <w:p w14:paraId="2E348CDF" w14:textId="77777777" w:rsidR="00032635" w:rsidRPr="00AA7241" w:rsidRDefault="00032635" w:rsidP="00D95D35">
      <w:pPr>
        <w:spacing w:line="0" w:lineRule="atLeast"/>
        <w:jc w:val="both"/>
        <w:rPr>
          <w:rFonts w:eastAsia="Times New Roman" w:cs="Arial"/>
          <w:szCs w:val="20"/>
        </w:rPr>
      </w:pPr>
    </w:p>
    <w:p w14:paraId="57F35576" w14:textId="32BA3FF6" w:rsidR="00D87742" w:rsidRPr="00AA7241" w:rsidRDefault="00D87742" w:rsidP="00D95D35">
      <w:pPr>
        <w:spacing w:line="0" w:lineRule="atLeast"/>
        <w:jc w:val="both"/>
        <w:rPr>
          <w:rFonts w:eastAsia="Times New Roman" w:cs="Arial"/>
          <w:szCs w:val="20"/>
        </w:rPr>
      </w:pPr>
      <w:r w:rsidRPr="00AA7241">
        <w:rPr>
          <w:rFonts w:eastAsia="Times New Roman" w:cs="Arial"/>
          <w:szCs w:val="20"/>
        </w:rPr>
        <w:t xml:space="preserve">V kolikor bodo pri podizvajalcu obstajali razlogi za izključitev iz točke </w:t>
      </w:r>
      <w:r w:rsidR="00165408" w:rsidRPr="00AA7241">
        <w:rPr>
          <w:rFonts w:eastAsia="Times New Roman" w:cs="Arial"/>
          <w:szCs w:val="20"/>
        </w:rPr>
        <w:t>9</w:t>
      </w:r>
      <w:r w:rsidRPr="00AA7241">
        <w:rPr>
          <w:rFonts w:eastAsia="Times New Roman" w:cs="Arial"/>
          <w:szCs w:val="20"/>
        </w:rPr>
        <w:t>.1.1 teh navodil, bo naročnik podizvajalca zavrnil.</w:t>
      </w:r>
    </w:p>
    <w:p w14:paraId="0D6F1CEB" w14:textId="77777777" w:rsidR="002719D5" w:rsidRPr="00AA7241" w:rsidRDefault="002719D5" w:rsidP="00D95D35">
      <w:pPr>
        <w:spacing w:line="0" w:lineRule="atLeast"/>
        <w:jc w:val="both"/>
        <w:rPr>
          <w:rFonts w:eastAsia="Times New Roman" w:cs="Arial"/>
          <w:szCs w:val="20"/>
        </w:rPr>
      </w:pPr>
    </w:p>
    <w:p w14:paraId="1FBC0E35" w14:textId="3751A319" w:rsidR="00D87742" w:rsidRPr="00AA7241" w:rsidRDefault="004B2F0B" w:rsidP="00AF076A">
      <w:pPr>
        <w:spacing w:line="0" w:lineRule="atLeast"/>
        <w:jc w:val="both"/>
        <w:rPr>
          <w:rFonts w:eastAsia="Times New Roman" w:cs="Arial"/>
          <w:szCs w:val="20"/>
        </w:rPr>
      </w:pPr>
      <w:r w:rsidRPr="00AA7241">
        <w:rPr>
          <w:rFonts w:eastAsia="Times New Roman" w:cs="Arial"/>
          <w:szCs w:val="20"/>
        </w:rPr>
        <w:t>Ponudnik</w:t>
      </w:r>
      <w:r w:rsidR="00D87742" w:rsidRPr="00AA7241">
        <w:rPr>
          <w:rFonts w:eastAsia="Times New Roman" w:cs="Arial"/>
          <w:szCs w:val="20"/>
        </w:rPr>
        <w:t xml:space="preserve"> mora za posameznega podizvajalca priložiti enaka dokazila za izpolnjevanje pogojev, določenih v prejšnjem odstavku, kot jih mora priložiti zase, razen pri pogojih, kjer so že predvidena dokazila, ki jih mora podizvajalec predložiti. Neposredna plačila p</w:t>
      </w:r>
      <w:r w:rsidR="00B34565" w:rsidRPr="00AA7241">
        <w:rPr>
          <w:rFonts w:eastAsia="Times New Roman" w:cs="Arial"/>
          <w:szCs w:val="20"/>
        </w:rPr>
        <w:t>odizvajalcem na način, določen s petim odstavek 94. člena</w:t>
      </w:r>
      <w:r w:rsidR="00F77591" w:rsidRPr="00AA7241">
        <w:rPr>
          <w:rFonts w:eastAsia="Times New Roman" w:cs="Arial"/>
          <w:szCs w:val="20"/>
        </w:rPr>
        <w:t xml:space="preserve"> ZJN-3</w:t>
      </w:r>
      <w:r w:rsidR="00D87742" w:rsidRPr="00AA7241">
        <w:rPr>
          <w:rFonts w:eastAsia="Times New Roman" w:cs="Arial"/>
          <w:szCs w:val="20"/>
        </w:rPr>
        <w:t>, so obvezna le v primeru, če podizvajalec v skladu in na način, določen v drugem in tretjem odstavku tega člena, zahteva neposredno plačilo, v nasprotnem primeru se upošteva šesti odstavek tega člena.</w:t>
      </w:r>
    </w:p>
    <w:p w14:paraId="66E6050A" w14:textId="77777777" w:rsidR="00AF076A" w:rsidRPr="00AA7241" w:rsidRDefault="00AF076A" w:rsidP="00AF076A">
      <w:pPr>
        <w:spacing w:line="0" w:lineRule="atLeast"/>
        <w:jc w:val="both"/>
        <w:rPr>
          <w:rFonts w:cs="Arial"/>
          <w:szCs w:val="20"/>
        </w:rPr>
      </w:pPr>
    </w:p>
    <w:p w14:paraId="7121A8E3" w14:textId="57FE88A0" w:rsidR="00BA67C9" w:rsidRPr="00AA7241" w:rsidRDefault="008D2C4B" w:rsidP="00C3511D">
      <w:pPr>
        <w:spacing w:line="0" w:lineRule="atLeast"/>
        <w:jc w:val="both"/>
        <w:rPr>
          <w:rFonts w:cs="Arial"/>
          <w:iCs/>
          <w:szCs w:val="20"/>
        </w:rPr>
      </w:pPr>
      <w:r w:rsidRPr="00AA7241">
        <w:rPr>
          <w:rFonts w:cs="Arial"/>
          <w:iCs/>
          <w:szCs w:val="20"/>
        </w:rPr>
        <w:t>Podizvajalec v kolikor</w:t>
      </w:r>
      <w:r w:rsidR="002944D1" w:rsidRPr="00AA7241">
        <w:rPr>
          <w:rFonts w:cs="Arial"/>
          <w:iCs/>
          <w:szCs w:val="20"/>
        </w:rPr>
        <w:t xml:space="preserve"> bo opravljal</w:t>
      </w:r>
      <w:r w:rsidR="00666567" w:rsidRPr="00666567">
        <w:t xml:space="preserve"> </w:t>
      </w:r>
      <w:r w:rsidR="00666567" w:rsidRPr="00666567">
        <w:rPr>
          <w:rFonts w:cs="Arial"/>
          <w:iCs/>
          <w:szCs w:val="20"/>
        </w:rPr>
        <w:t>poklicn</w:t>
      </w:r>
      <w:r w:rsidR="00666567">
        <w:rPr>
          <w:rFonts w:cs="Arial"/>
          <w:iCs/>
          <w:szCs w:val="20"/>
        </w:rPr>
        <w:t>e</w:t>
      </w:r>
      <w:r w:rsidR="00666567" w:rsidRPr="00666567">
        <w:rPr>
          <w:rFonts w:cs="Arial"/>
          <w:iCs/>
          <w:szCs w:val="20"/>
        </w:rPr>
        <w:t xml:space="preserve"> nalog</w:t>
      </w:r>
      <w:r w:rsidR="00666567">
        <w:rPr>
          <w:rFonts w:cs="Arial"/>
          <w:iCs/>
          <w:szCs w:val="20"/>
        </w:rPr>
        <w:t>e</w:t>
      </w:r>
      <w:r w:rsidR="00666567" w:rsidRPr="00666567">
        <w:rPr>
          <w:rFonts w:cs="Arial"/>
          <w:iCs/>
          <w:szCs w:val="20"/>
        </w:rPr>
        <w:t xml:space="preserve"> pooblaščenih arhitektov in inženirjev</w:t>
      </w:r>
      <w:r w:rsidR="00DF04B3" w:rsidRPr="00AA7241">
        <w:rPr>
          <w:rFonts w:cs="Arial"/>
          <w:iCs/>
          <w:szCs w:val="20"/>
        </w:rPr>
        <w:t xml:space="preserve"> </w:t>
      </w:r>
      <w:r w:rsidR="00666567">
        <w:rPr>
          <w:rFonts w:cs="Arial"/>
          <w:iCs/>
          <w:szCs w:val="20"/>
        </w:rPr>
        <w:t>mora</w:t>
      </w:r>
      <w:r w:rsidR="00A20593" w:rsidRPr="00AA7241">
        <w:rPr>
          <w:rFonts w:cs="Arial"/>
          <w:color w:val="000000"/>
          <w:szCs w:val="20"/>
        </w:rPr>
        <w:t>,</w:t>
      </w:r>
      <w:r w:rsidR="002944D1" w:rsidRPr="00AA7241">
        <w:rPr>
          <w:rFonts w:cs="Arial"/>
          <w:color w:val="000000"/>
          <w:szCs w:val="20"/>
        </w:rPr>
        <w:t xml:space="preserve"> </w:t>
      </w:r>
      <w:r w:rsidRPr="00AA7241">
        <w:rPr>
          <w:rFonts w:cs="Arial"/>
          <w:iCs/>
          <w:szCs w:val="20"/>
        </w:rPr>
        <w:t>izpolnjevati pogoj iz točke 9.1.2</w:t>
      </w:r>
      <w:r w:rsidR="00D20CE8" w:rsidRPr="00AA7241">
        <w:rPr>
          <w:rFonts w:cs="Arial"/>
          <w:iCs/>
          <w:szCs w:val="20"/>
        </w:rPr>
        <w:t xml:space="preserve"> </w:t>
      </w:r>
      <w:r w:rsidRPr="00AA7241">
        <w:rPr>
          <w:rFonts w:cs="Arial"/>
          <w:iCs/>
          <w:szCs w:val="20"/>
        </w:rPr>
        <w:t>ne glede na % (odstotek) izvajanj</w:t>
      </w:r>
      <w:r w:rsidR="00A66329" w:rsidRPr="00AA7241">
        <w:rPr>
          <w:rFonts w:cs="Arial"/>
          <w:iCs/>
          <w:szCs w:val="20"/>
        </w:rPr>
        <w:t xml:space="preserve"> predmetnih storitev</w:t>
      </w:r>
      <w:r w:rsidR="00DF04B3" w:rsidRPr="00AA7241">
        <w:rPr>
          <w:rFonts w:cs="Arial"/>
          <w:iCs/>
          <w:szCs w:val="20"/>
        </w:rPr>
        <w:t>.</w:t>
      </w:r>
      <w:r w:rsidRPr="00AA7241">
        <w:rPr>
          <w:rFonts w:cs="Arial"/>
          <w:iCs/>
          <w:szCs w:val="20"/>
        </w:rPr>
        <w:t xml:space="preserve"> </w:t>
      </w:r>
    </w:p>
    <w:p w14:paraId="3505913D" w14:textId="31A1926D" w:rsidR="003466BB" w:rsidRPr="00AA7241" w:rsidRDefault="003466BB" w:rsidP="00A66329">
      <w:pPr>
        <w:autoSpaceDE w:val="0"/>
        <w:autoSpaceDN w:val="0"/>
        <w:adjustRightInd w:val="0"/>
        <w:rPr>
          <w:rFonts w:eastAsia="Calibri" w:cs="Arial"/>
          <w:szCs w:val="20"/>
        </w:rPr>
      </w:pPr>
    </w:p>
    <w:p w14:paraId="10B1E5E3" w14:textId="7077CDBA" w:rsidR="003466BB" w:rsidRPr="00AA7241" w:rsidRDefault="00A55CF7" w:rsidP="003466BB">
      <w:pPr>
        <w:autoSpaceDE w:val="0"/>
        <w:autoSpaceDN w:val="0"/>
        <w:adjustRightInd w:val="0"/>
        <w:rPr>
          <w:rFonts w:eastAsia="Times New Roman" w:cs="Arial"/>
          <w:szCs w:val="20"/>
        </w:rPr>
      </w:pPr>
      <w:r w:rsidRPr="00AA7241">
        <w:rPr>
          <w:rFonts w:eastAsia="Calibri" w:cs="Arial"/>
          <w:szCs w:val="20"/>
        </w:rPr>
        <w:t>T</w:t>
      </w:r>
      <w:r w:rsidR="003466BB" w:rsidRPr="00AA7241">
        <w:rPr>
          <w:rFonts w:eastAsia="Times New Roman" w:cs="Arial"/>
          <w:szCs w:val="20"/>
        </w:rPr>
        <w:t>ehnično sposobnost iz točke 9.1.</w:t>
      </w:r>
      <w:r w:rsidR="001F5706" w:rsidRPr="00AA7241">
        <w:rPr>
          <w:rFonts w:eastAsia="Times New Roman" w:cs="Arial"/>
          <w:szCs w:val="20"/>
        </w:rPr>
        <w:t>3</w:t>
      </w:r>
      <w:r w:rsidRPr="00AA7241">
        <w:rPr>
          <w:rFonts w:eastAsia="Times New Roman" w:cs="Arial"/>
          <w:szCs w:val="20"/>
        </w:rPr>
        <w:t xml:space="preserve"> </w:t>
      </w:r>
      <w:r w:rsidR="003466BB" w:rsidRPr="00AA7241">
        <w:rPr>
          <w:rFonts w:eastAsia="Times New Roman" w:cs="Arial"/>
          <w:szCs w:val="20"/>
        </w:rPr>
        <w:t>mora podizvajalec izpolnjevati le, v kolikor bo v prijavi nastopal kot izvajalec teh storitev v 70% (sedemdesetih odstotkih) ali več.</w:t>
      </w:r>
    </w:p>
    <w:p w14:paraId="01F0CA5B" w14:textId="77777777" w:rsidR="00C3511D" w:rsidRPr="00AA7241" w:rsidRDefault="00C3511D" w:rsidP="00C3511D">
      <w:pPr>
        <w:spacing w:line="0" w:lineRule="atLeast"/>
        <w:jc w:val="both"/>
        <w:rPr>
          <w:rFonts w:eastAsia="Times New Roman" w:cs="Arial"/>
          <w:szCs w:val="20"/>
        </w:rPr>
      </w:pPr>
    </w:p>
    <w:p w14:paraId="7F9651B2" w14:textId="77777777" w:rsidR="00760051" w:rsidRPr="00AA7241" w:rsidRDefault="00760051" w:rsidP="00760051">
      <w:pPr>
        <w:spacing w:line="0" w:lineRule="atLeast"/>
        <w:rPr>
          <w:rFonts w:cs="Arial"/>
          <w:szCs w:val="20"/>
        </w:rPr>
      </w:pPr>
      <w:r w:rsidRPr="00AA7241">
        <w:rPr>
          <w:rFonts w:cs="Arial"/>
          <w:szCs w:val="20"/>
        </w:rPr>
        <w:t>V kolikor ponudnik za izpolnjevanje pogojev uporablja zmogljivosti podizvajalca, je, poleg določenega v tej točki, potrebno upoštevati še naslednjo točko teh navodil.</w:t>
      </w:r>
    </w:p>
    <w:p w14:paraId="1A3F0B04" w14:textId="77777777" w:rsidR="00760051" w:rsidRPr="00AA7241" w:rsidRDefault="00760051" w:rsidP="00D95D35">
      <w:pPr>
        <w:spacing w:line="0" w:lineRule="atLeast"/>
        <w:jc w:val="both"/>
        <w:rPr>
          <w:rFonts w:eastAsia="Times New Roman" w:cs="Arial"/>
          <w:szCs w:val="20"/>
        </w:rPr>
      </w:pPr>
    </w:p>
    <w:p w14:paraId="1DA82262" w14:textId="3F1C44D8" w:rsidR="008F7595" w:rsidRPr="00AA7241" w:rsidRDefault="00D87742" w:rsidP="00D95D35">
      <w:pPr>
        <w:spacing w:line="0" w:lineRule="atLeast"/>
        <w:jc w:val="both"/>
        <w:rPr>
          <w:rFonts w:eastAsia="Times New Roman" w:cs="Arial"/>
          <w:szCs w:val="20"/>
        </w:rPr>
      </w:pPr>
      <w:r w:rsidRPr="00AA7241">
        <w:rPr>
          <w:rFonts w:eastAsia="Times New Roman" w:cs="Arial"/>
          <w:szCs w:val="20"/>
        </w:rPr>
        <w:t>Izbrani ponudnik v razmerju do naročnika v celoti odgovarja za izvedbo naročila.</w:t>
      </w:r>
    </w:p>
    <w:p w14:paraId="563BD1E8" w14:textId="25DD054C" w:rsidR="00D87742" w:rsidRPr="00AA7241" w:rsidRDefault="00D87742" w:rsidP="00D95D35">
      <w:pPr>
        <w:spacing w:line="0" w:lineRule="atLeast"/>
        <w:jc w:val="both"/>
        <w:rPr>
          <w:rFonts w:cs="Arial"/>
          <w:szCs w:val="20"/>
        </w:rPr>
      </w:pPr>
    </w:p>
    <w:p w14:paraId="79D12417" w14:textId="4AF35936" w:rsidR="005F51F8" w:rsidRPr="00AA7241" w:rsidRDefault="005F51F8" w:rsidP="00D95D35">
      <w:pPr>
        <w:pStyle w:val="Naslov3"/>
        <w:spacing w:line="0" w:lineRule="atLeast"/>
        <w:rPr>
          <w:rFonts w:cs="Arial"/>
          <w:szCs w:val="20"/>
        </w:rPr>
      </w:pPr>
      <w:bookmarkStart w:id="94" w:name="_Toc99630816"/>
      <w:r w:rsidRPr="00AA7241">
        <w:rPr>
          <w:rFonts w:cs="Arial"/>
          <w:szCs w:val="20"/>
        </w:rPr>
        <w:t>Uporaba zmogljivosti drugih subjektov</w:t>
      </w:r>
      <w:bookmarkEnd w:id="94"/>
    </w:p>
    <w:p w14:paraId="2B20F81F" w14:textId="0827928A" w:rsidR="005F51F8" w:rsidRPr="00AA7241" w:rsidRDefault="005F51F8" w:rsidP="00D95D35">
      <w:pPr>
        <w:spacing w:line="0" w:lineRule="atLeast"/>
        <w:jc w:val="both"/>
        <w:rPr>
          <w:rFonts w:cs="Arial"/>
          <w:szCs w:val="20"/>
        </w:rPr>
      </w:pPr>
    </w:p>
    <w:p w14:paraId="3D8C356F" w14:textId="5C73A241" w:rsidR="005F51F8" w:rsidRPr="00AA7241" w:rsidRDefault="005F51F8" w:rsidP="00AF33AE">
      <w:pPr>
        <w:autoSpaceDE w:val="0"/>
        <w:autoSpaceDN w:val="0"/>
        <w:adjustRightInd w:val="0"/>
        <w:jc w:val="both"/>
        <w:rPr>
          <w:rFonts w:cs="Arial"/>
          <w:szCs w:val="20"/>
        </w:rPr>
      </w:pPr>
      <w:r w:rsidRPr="00AA7241">
        <w:rPr>
          <w:rFonts w:cs="Arial"/>
          <w:szCs w:val="20"/>
        </w:rPr>
        <w:t>Ponudnik lahko glede</w:t>
      </w:r>
      <w:r w:rsidR="00A11F60" w:rsidRPr="00AA7241">
        <w:rPr>
          <w:rFonts w:cs="Arial"/>
          <w:szCs w:val="20"/>
        </w:rPr>
        <w:t xml:space="preserve"> </w:t>
      </w:r>
      <w:r w:rsidR="004F6583" w:rsidRPr="00AA7241">
        <w:rPr>
          <w:rFonts w:cs="Arial"/>
          <w:szCs w:val="20"/>
        </w:rPr>
        <w:t>tehničnih in kadrovskih pogojev</w:t>
      </w:r>
      <w:r w:rsidR="009C6F79" w:rsidRPr="00AA7241">
        <w:rPr>
          <w:rFonts w:cs="Arial"/>
          <w:szCs w:val="20"/>
        </w:rPr>
        <w:t xml:space="preserve"> (</w:t>
      </w:r>
      <w:r w:rsidR="0041752F" w:rsidRPr="00AA7241">
        <w:rPr>
          <w:rFonts w:cs="Arial"/>
          <w:szCs w:val="20"/>
        </w:rPr>
        <w:t xml:space="preserve">v </w:t>
      </w:r>
      <w:r w:rsidR="009C6F79" w:rsidRPr="00AA7241">
        <w:rPr>
          <w:rFonts w:cs="Arial"/>
          <w:szCs w:val="20"/>
        </w:rPr>
        <w:t>točk</w:t>
      </w:r>
      <w:r w:rsidR="00916D00" w:rsidRPr="00AA7241">
        <w:rPr>
          <w:rFonts w:cs="Arial"/>
          <w:szCs w:val="20"/>
        </w:rPr>
        <w:t>ah</w:t>
      </w:r>
      <w:r w:rsidR="0039253A" w:rsidRPr="00AA7241">
        <w:rPr>
          <w:rFonts w:cs="Arial"/>
          <w:szCs w:val="20"/>
        </w:rPr>
        <w:t xml:space="preserve"> </w:t>
      </w:r>
      <w:r w:rsidR="00B10ED4" w:rsidRPr="00AA7241">
        <w:rPr>
          <w:rFonts w:cs="Arial"/>
          <w:szCs w:val="20"/>
        </w:rPr>
        <w:t>9.1.</w:t>
      </w:r>
      <w:r w:rsidR="001F5706" w:rsidRPr="00AA7241">
        <w:rPr>
          <w:rFonts w:cs="Arial"/>
          <w:szCs w:val="20"/>
        </w:rPr>
        <w:t>3</w:t>
      </w:r>
      <w:r w:rsidR="00B10ED4" w:rsidRPr="00AA7241">
        <w:rPr>
          <w:rFonts w:cs="Arial"/>
          <w:szCs w:val="20"/>
        </w:rPr>
        <w:t xml:space="preserve"> in</w:t>
      </w:r>
      <w:r w:rsidR="009C6F79" w:rsidRPr="00AA7241">
        <w:rPr>
          <w:rFonts w:cs="Arial"/>
          <w:szCs w:val="20"/>
        </w:rPr>
        <w:t xml:space="preserve"> 9.1.</w:t>
      </w:r>
      <w:r w:rsidR="001F5706" w:rsidRPr="00AA7241">
        <w:rPr>
          <w:rFonts w:cs="Arial"/>
          <w:szCs w:val="20"/>
        </w:rPr>
        <w:t>4</w:t>
      </w:r>
      <w:r w:rsidR="00AF33AE" w:rsidRPr="00AA7241">
        <w:rPr>
          <w:rFonts w:cs="Arial"/>
          <w:szCs w:val="20"/>
        </w:rPr>
        <w:t xml:space="preserve">) </w:t>
      </w:r>
      <w:r w:rsidRPr="00AA7241">
        <w:rPr>
          <w:rFonts w:cs="Arial"/>
          <w:szCs w:val="20"/>
        </w:rPr>
        <w:t>za predmetno naročilo uporabi zmogljivosti drugih subjektov, ne glede na pravno razmerje med njim in temi subjekti, vendar le v primeru, če bodo slednji izvajali</w:t>
      </w:r>
      <w:r w:rsidR="0083167E" w:rsidRPr="00AA7241">
        <w:rPr>
          <w:rFonts w:cs="Arial"/>
          <w:szCs w:val="20"/>
        </w:rPr>
        <w:t xml:space="preserve"> dela</w:t>
      </w:r>
      <w:r w:rsidRPr="00AA7241">
        <w:rPr>
          <w:rFonts w:cs="Arial"/>
          <w:szCs w:val="20"/>
        </w:rPr>
        <w:t>, za katere se zahtevajo te zmogljivosti.</w:t>
      </w:r>
    </w:p>
    <w:p w14:paraId="0A7F3B22" w14:textId="77777777" w:rsidR="004F3781" w:rsidRPr="00AA7241" w:rsidRDefault="004F3781" w:rsidP="00D95D35">
      <w:pPr>
        <w:spacing w:line="0" w:lineRule="atLeast"/>
        <w:jc w:val="both"/>
        <w:rPr>
          <w:rFonts w:cs="Arial"/>
          <w:szCs w:val="20"/>
        </w:rPr>
      </w:pPr>
    </w:p>
    <w:p w14:paraId="2C92F11D" w14:textId="5BE7B060" w:rsidR="00B6019E" w:rsidRPr="00AA7241" w:rsidRDefault="009263E3" w:rsidP="004F6583">
      <w:pPr>
        <w:spacing w:line="0" w:lineRule="atLeast"/>
        <w:jc w:val="both"/>
        <w:rPr>
          <w:rFonts w:eastAsia="Times New Roman" w:cs="Arial"/>
          <w:szCs w:val="20"/>
        </w:rPr>
      </w:pPr>
      <w:r w:rsidRPr="00AA7241">
        <w:rPr>
          <w:rFonts w:eastAsia="Times New Roman" w:cs="Arial"/>
          <w:szCs w:val="20"/>
        </w:rPr>
        <w:lastRenderedPageBreak/>
        <w:t>Ponudnik, ki bo uporabil zmogljivosti drugih subjektov, mora v ponudbi dokazati, da bo imel na voljo sredstva, na primer s predložitvijo zagotovil teh subjektov za ta namen - pisni dogovor med ponudnikom in subjektom, avtorska pogodba, podjemna pogodba, ipd..</w:t>
      </w:r>
    </w:p>
    <w:p w14:paraId="62664BA8" w14:textId="77777777" w:rsidR="009263E3" w:rsidRPr="00AA7241" w:rsidRDefault="009263E3" w:rsidP="004F6583">
      <w:pPr>
        <w:spacing w:line="0" w:lineRule="atLeast"/>
        <w:jc w:val="both"/>
        <w:rPr>
          <w:rFonts w:eastAsia="Times New Roman" w:cs="Arial"/>
          <w:szCs w:val="20"/>
          <w:highlight w:val="yellow"/>
        </w:rPr>
      </w:pPr>
    </w:p>
    <w:p w14:paraId="40E7E421" w14:textId="78CFD55E" w:rsidR="00AF33AE" w:rsidRPr="00AA7241" w:rsidRDefault="00B6019E" w:rsidP="00D95D35">
      <w:pPr>
        <w:spacing w:line="0" w:lineRule="atLeast"/>
        <w:jc w:val="both"/>
        <w:rPr>
          <w:rFonts w:cs="Arial"/>
          <w:szCs w:val="20"/>
        </w:rPr>
      </w:pPr>
      <w:r w:rsidRPr="00AA7241">
        <w:rPr>
          <w:rFonts w:cs="Arial"/>
          <w:szCs w:val="20"/>
        </w:rPr>
        <w:t xml:space="preserve">Subjekt, katerega zmogljivost se uporabi, lahko namesto ponudnika izpolnjuje </w:t>
      </w:r>
      <w:r w:rsidR="00244C81" w:rsidRPr="00AA7241">
        <w:rPr>
          <w:rFonts w:cs="Arial"/>
          <w:szCs w:val="20"/>
        </w:rPr>
        <w:t>pogoj</w:t>
      </w:r>
      <w:r w:rsidR="00AF33AE" w:rsidRPr="00AA7241">
        <w:rPr>
          <w:rFonts w:cs="Arial"/>
          <w:szCs w:val="20"/>
        </w:rPr>
        <w:t xml:space="preserve">e </w:t>
      </w:r>
      <w:r w:rsidR="00244C81" w:rsidRPr="00AA7241">
        <w:rPr>
          <w:rFonts w:cs="Arial"/>
          <w:szCs w:val="20"/>
        </w:rPr>
        <w:t xml:space="preserve">iz </w:t>
      </w:r>
      <w:r w:rsidR="00EB19D2" w:rsidRPr="00AA7241">
        <w:rPr>
          <w:rFonts w:cs="Arial"/>
          <w:szCs w:val="20"/>
        </w:rPr>
        <w:t xml:space="preserve">točke </w:t>
      </w:r>
      <w:r w:rsidRPr="00AA7241">
        <w:rPr>
          <w:rFonts w:cs="Arial"/>
          <w:szCs w:val="20"/>
        </w:rPr>
        <w:t>9.1.</w:t>
      </w:r>
      <w:r w:rsidR="002E61AD" w:rsidRPr="00AA7241">
        <w:rPr>
          <w:rFonts w:cs="Arial"/>
          <w:szCs w:val="20"/>
        </w:rPr>
        <w:t>3</w:t>
      </w:r>
      <w:r w:rsidRPr="00AA7241">
        <w:rPr>
          <w:rFonts w:cs="Arial"/>
          <w:szCs w:val="20"/>
        </w:rPr>
        <w:t xml:space="preserve"> teh navodil samo v primeru, če bo opravljal</w:t>
      </w:r>
      <w:r w:rsidR="00A66329" w:rsidRPr="00AA7241">
        <w:rPr>
          <w:rFonts w:cs="Arial"/>
          <w:szCs w:val="20"/>
        </w:rPr>
        <w:t xml:space="preserve"> storitve</w:t>
      </w:r>
      <w:r w:rsidRPr="00AA7241">
        <w:rPr>
          <w:rFonts w:cs="Arial"/>
          <w:szCs w:val="20"/>
        </w:rPr>
        <w:t>, naveden</w:t>
      </w:r>
      <w:r w:rsidR="00A66329" w:rsidRPr="00AA7241">
        <w:rPr>
          <w:rFonts w:cs="Arial"/>
          <w:szCs w:val="20"/>
        </w:rPr>
        <w:t>e</w:t>
      </w:r>
      <w:r w:rsidR="00AF33AE" w:rsidRPr="00AA7241">
        <w:rPr>
          <w:rFonts w:cs="Arial"/>
          <w:szCs w:val="20"/>
        </w:rPr>
        <w:t xml:space="preserve"> </w:t>
      </w:r>
      <w:r w:rsidRPr="00AA7241">
        <w:rPr>
          <w:rFonts w:cs="Arial"/>
          <w:szCs w:val="20"/>
        </w:rPr>
        <w:t>v</w:t>
      </w:r>
      <w:r w:rsidR="00AF33AE" w:rsidRPr="00AA7241">
        <w:rPr>
          <w:rFonts w:cs="Arial"/>
          <w:szCs w:val="20"/>
        </w:rPr>
        <w:t xml:space="preserve"> ponudbenem </w:t>
      </w:r>
      <w:r w:rsidRPr="00AA7241">
        <w:rPr>
          <w:rFonts w:cs="Arial"/>
          <w:szCs w:val="20"/>
        </w:rPr>
        <w:t>predračunu, v več kot 80</w:t>
      </w:r>
      <w:r w:rsidR="002E61AD" w:rsidRPr="00AA7241">
        <w:rPr>
          <w:rFonts w:cs="Arial"/>
          <w:szCs w:val="20"/>
        </w:rPr>
        <w:t xml:space="preserve"> </w:t>
      </w:r>
      <w:r w:rsidRPr="00AA7241">
        <w:rPr>
          <w:rFonts w:cs="Arial"/>
          <w:szCs w:val="20"/>
        </w:rPr>
        <w:t>% (osemdesetih odstotkih)</w:t>
      </w:r>
      <w:r w:rsidR="007B51E0" w:rsidRPr="00AA7241">
        <w:rPr>
          <w:rFonts w:cs="Arial"/>
          <w:szCs w:val="20"/>
        </w:rPr>
        <w:t>.</w:t>
      </w:r>
      <w:r w:rsidR="00AF33AE" w:rsidRPr="00AA7241">
        <w:rPr>
          <w:rFonts w:cs="Arial"/>
          <w:szCs w:val="20"/>
        </w:rPr>
        <w:t xml:space="preserve"> </w:t>
      </w:r>
      <w:r w:rsidR="005F51F8" w:rsidRPr="00AA7241">
        <w:rPr>
          <w:rFonts w:cs="Arial"/>
          <w:szCs w:val="20"/>
        </w:rPr>
        <w:t xml:space="preserve">Naročnik bo v tem primeru ravnal v skladu z drugim odstavkom 81. člena ZJN-3. </w:t>
      </w:r>
    </w:p>
    <w:p w14:paraId="59E65CCA" w14:textId="77777777" w:rsidR="00AF33AE" w:rsidRPr="00AA7241" w:rsidRDefault="00AF33AE" w:rsidP="00D95D35">
      <w:pPr>
        <w:spacing w:line="0" w:lineRule="atLeast"/>
        <w:jc w:val="both"/>
        <w:rPr>
          <w:rFonts w:cs="Arial"/>
          <w:szCs w:val="20"/>
        </w:rPr>
      </w:pPr>
    </w:p>
    <w:p w14:paraId="1A13DB9E" w14:textId="1B279E08" w:rsidR="005F51F8" w:rsidRPr="00AA7241" w:rsidRDefault="005F51F8" w:rsidP="00D95D35">
      <w:pPr>
        <w:spacing w:line="0" w:lineRule="atLeast"/>
        <w:jc w:val="both"/>
        <w:rPr>
          <w:rFonts w:cs="Arial"/>
          <w:szCs w:val="20"/>
        </w:rPr>
      </w:pPr>
      <w:r w:rsidRPr="00AA7241">
        <w:rPr>
          <w:rFonts w:cs="Arial"/>
          <w:szCs w:val="20"/>
        </w:rPr>
        <w:t>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9.1.1 teh navodil, jih bo naročnik zavrnil.</w:t>
      </w:r>
    </w:p>
    <w:p w14:paraId="06DCED08" w14:textId="77777777" w:rsidR="005F51F8" w:rsidRPr="00AA7241" w:rsidRDefault="005F51F8" w:rsidP="00D95D35">
      <w:pPr>
        <w:spacing w:line="0" w:lineRule="atLeast"/>
        <w:jc w:val="both"/>
        <w:rPr>
          <w:rFonts w:cs="Arial"/>
          <w:szCs w:val="20"/>
        </w:rPr>
      </w:pPr>
    </w:p>
    <w:p w14:paraId="4FF095FC" w14:textId="77777777" w:rsidR="003F7D4F" w:rsidRPr="00AA7241" w:rsidRDefault="003F7D4F" w:rsidP="00D95D35">
      <w:pPr>
        <w:pStyle w:val="Naslov3"/>
        <w:spacing w:line="0" w:lineRule="atLeast"/>
        <w:rPr>
          <w:rFonts w:cs="Arial"/>
          <w:szCs w:val="20"/>
        </w:rPr>
      </w:pPr>
      <w:bookmarkStart w:id="95" w:name="_Toc336851756"/>
      <w:bookmarkStart w:id="96" w:name="_Toc336851804"/>
      <w:bookmarkStart w:id="97" w:name="_Toc99630817"/>
      <w:r w:rsidRPr="00AA7241">
        <w:rPr>
          <w:rFonts w:cs="Arial"/>
          <w:szCs w:val="20"/>
        </w:rPr>
        <w:t>Variantne ponudbe</w:t>
      </w:r>
      <w:bookmarkEnd w:id="95"/>
      <w:bookmarkEnd w:id="96"/>
      <w:bookmarkEnd w:id="97"/>
    </w:p>
    <w:p w14:paraId="5BB6C32E" w14:textId="77777777" w:rsidR="008E4247" w:rsidRPr="00AA7241" w:rsidRDefault="008E4247" w:rsidP="00D95D35">
      <w:pPr>
        <w:spacing w:line="0" w:lineRule="atLeast"/>
        <w:jc w:val="both"/>
        <w:rPr>
          <w:rFonts w:cs="Arial"/>
          <w:szCs w:val="20"/>
        </w:rPr>
      </w:pPr>
    </w:p>
    <w:p w14:paraId="0D6AA55D" w14:textId="53B8CD98" w:rsidR="003F7D4F" w:rsidRPr="00AA7241" w:rsidRDefault="003F7D4F" w:rsidP="00D95D35">
      <w:pPr>
        <w:spacing w:line="0" w:lineRule="atLeast"/>
        <w:jc w:val="both"/>
        <w:rPr>
          <w:rFonts w:cs="Arial"/>
          <w:szCs w:val="20"/>
        </w:rPr>
      </w:pPr>
      <w:r w:rsidRPr="00AA7241">
        <w:rPr>
          <w:rFonts w:cs="Arial"/>
          <w:szCs w:val="20"/>
        </w:rPr>
        <w:t>Variantne ponudbe niso dopuščene.</w:t>
      </w:r>
    </w:p>
    <w:p w14:paraId="73B415EF" w14:textId="77777777" w:rsidR="005D59B6" w:rsidRPr="00AA7241" w:rsidRDefault="005D59B6" w:rsidP="00D95D35">
      <w:pPr>
        <w:spacing w:line="0" w:lineRule="atLeast"/>
        <w:jc w:val="both"/>
        <w:rPr>
          <w:rFonts w:cs="Arial"/>
          <w:szCs w:val="20"/>
        </w:rPr>
      </w:pPr>
    </w:p>
    <w:p w14:paraId="48295883" w14:textId="77777777" w:rsidR="003F7D4F" w:rsidRPr="00AA7241" w:rsidRDefault="003F7D4F" w:rsidP="00D95D35">
      <w:pPr>
        <w:pStyle w:val="Naslov3"/>
        <w:spacing w:line="0" w:lineRule="atLeast"/>
        <w:rPr>
          <w:rFonts w:cs="Arial"/>
          <w:szCs w:val="20"/>
        </w:rPr>
      </w:pPr>
      <w:bookmarkStart w:id="98" w:name="_Toc336851757"/>
      <w:bookmarkStart w:id="99" w:name="_Toc336851805"/>
      <w:bookmarkStart w:id="100" w:name="_Toc99630818"/>
      <w:r w:rsidRPr="00AA7241">
        <w:rPr>
          <w:rFonts w:cs="Arial"/>
          <w:szCs w:val="20"/>
        </w:rPr>
        <w:t>Jezik ponudbe</w:t>
      </w:r>
      <w:bookmarkEnd w:id="98"/>
      <w:bookmarkEnd w:id="99"/>
      <w:bookmarkEnd w:id="100"/>
    </w:p>
    <w:p w14:paraId="75356A23" w14:textId="77777777" w:rsidR="008E4247" w:rsidRPr="00AA7241" w:rsidRDefault="008E4247" w:rsidP="00D95D35">
      <w:pPr>
        <w:spacing w:line="0" w:lineRule="atLeast"/>
        <w:jc w:val="both"/>
        <w:rPr>
          <w:rFonts w:cs="Arial"/>
          <w:szCs w:val="20"/>
        </w:rPr>
      </w:pPr>
    </w:p>
    <w:p w14:paraId="1D35A4AC" w14:textId="35F3B9B9" w:rsidR="00DE61EB" w:rsidRPr="00AA7241" w:rsidRDefault="00DE61EB" w:rsidP="00D95D35">
      <w:pPr>
        <w:spacing w:line="0" w:lineRule="atLeast"/>
        <w:jc w:val="both"/>
        <w:rPr>
          <w:rFonts w:cs="Arial"/>
          <w:szCs w:val="20"/>
        </w:rPr>
      </w:pPr>
      <w:r w:rsidRPr="00AA7241">
        <w:rPr>
          <w:rFonts w:cs="Arial"/>
          <w:szCs w:val="20"/>
        </w:rPr>
        <w:t xml:space="preserve">Postopek javnega naročanja poteka v slovenskem jeziku. </w:t>
      </w:r>
      <w:r w:rsidR="003F7D4F" w:rsidRPr="00AA7241">
        <w:rPr>
          <w:rFonts w:cs="Arial"/>
          <w:szCs w:val="20"/>
        </w:rPr>
        <w:t xml:space="preserve">Vsi dokumenti v zvezi s ponudbo </w:t>
      </w:r>
      <w:r w:rsidR="002A367F" w:rsidRPr="00AA7241">
        <w:rPr>
          <w:rFonts w:cs="Arial"/>
          <w:szCs w:val="20"/>
        </w:rPr>
        <w:t>morajo biti v slovenskem jeziku</w:t>
      </w:r>
      <w:r w:rsidRPr="00AA7241">
        <w:rPr>
          <w:rFonts w:cs="Arial"/>
          <w:szCs w:val="20"/>
        </w:rPr>
        <w:t>.</w:t>
      </w:r>
    </w:p>
    <w:p w14:paraId="20B355D9" w14:textId="77777777" w:rsidR="00176A66" w:rsidRPr="00AA7241" w:rsidRDefault="00176A66" w:rsidP="00D95D35">
      <w:pPr>
        <w:spacing w:line="0" w:lineRule="atLeast"/>
        <w:jc w:val="both"/>
        <w:rPr>
          <w:rFonts w:cs="Arial"/>
          <w:szCs w:val="20"/>
        </w:rPr>
      </w:pPr>
    </w:p>
    <w:p w14:paraId="4DC573E7" w14:textId="77777777" w:rsidR="009139AC" w:rsidRPr="00AA7241" w:rsidRDefault="009139AC" w:rsidP="00D95D35">
      <w:pPr>
        <w:pStyle w:val="Naslov3"/>
        <w:spacing w:line="0" w:lineRule="atLeast"/>
        <w:rPr>
          <w:rFonts w:cs="Arial"/>
          <w:szCs w:val="20"/>
        </w:rPr>
      </w:pPr>
      <w:bookmarkStart w:id="101" w:name="_Toc336851759"/>
      <w:bookmarkStart w:id="102" w:name="_Toc336851807"/>
      <w:bookmarkStart w:id="103" w:name="_Toc99630819"/>
      <w:r w:rsidRPr="00AA7241">
        <w:rPr>
          <w:rFonts w:cs="Arial"/>
          <w:szCs w:val="20"/>
        </w:rPr>
        <w:t>Veljavnost ponudbe</w:t>
      </w:r>
      <w:bookmarkEnd w:id="101"/>
      <w:bookmarkEnd w:id="102"/>
      <w:bookmarkEnd w:id="103"/>
    </w:p>
    <w:p w14:paraId="2AFC4CC5" w14:textId="77777777" w:rsidR="008E4247" w:rsidRPr="00AA7241" w:rsidRDefault="008E4247" w:rsidP="00D95D35">
      <w:pPr>
        <w:spacing w:line="0" w:lineRule="atLeast"/>
        <w:jc w:val="both"/>
        <w:rPr>
          <w:rFonts w:cs="Arial"/>
          <w:szCs w:val="20"/>
        </w:rPr>
      </w:pPr>
    </w:p>
    <w:p w14:paraId="6879A0A3" w14:textId="1F1369D0" w:rsidR="00B90FDD" w:rsidRPr="00AA7241" w:rsidRDefault="00B90FDD" w:rsidP="00B90FDD">
      <w:pPr>
        <w:jc w:val="both"/>
        <w:rPr>
          <w:rFonts w:eastAsia="Calibri" w:cs="Arial"/>
          <w:b/>
          <w:szCs w:val="20"/>
          <w:lang w:eastAsia="en-US"/>
        </w:rPr>
      </w:pPr>
      <w:r w:rsidRPr="00AA7241">
        <w:rPr>
          <w:rFonts w:eastAsia="Calibri" w:cs="Arial"/>
          <w:szCs w:val="20"/>
          <w:lang w:eastAsia="en-US"/>
        </w:rPr>
        <w:t xml:space="preserve">Ponudba mora veljati </w:t>
      </w:r>
      <w:r w:rsidRPr="00AA7241">
        <w:rPr>
          <w:rFonts w:eastAsia="Calibri" w:cs="Arial"/>
          <w:b/>
          <w:szCs w:val="20"/>
          <w:lang w:eastAsia="en-US"/>
        </w:rPr>
        <w:t xml:space="preserve">do vključno </w:t>
      </w:r>
      <w:r w:rsidR="00C61F0D" w:rsidRPr="00AA7241">
        <w:rPr>
          <w:rFonts w:eastAsia="Calibri" w:cs="Arial"/>
          <w:b/>
          <w:szCs w:val="20"/>
          <w:lang w:eastAsia="en-US"/>
        </w:rPr>
        <w:t>30</w:t>
      </w:r>
      <w:r w:rsidRPr="00AA7241">
        <w:rPr>
          <w:rFonts w:eastAsia="Calibri" w:cs="Arial"/>
          <w:b/>
          <w:szCs w:val="20"/>
          <w:lang w:eastAsia="en-US"/>
        </w:rPr>
        <w:t xml:space="preserve">. </w:t>
      </w:r>
      <w:r w:rsidR="00C61F0D" w:rsidRPr="00AA7241">
        <w:rPr>
          <w:rFonts w:eastAsia="Calibri" w:cs="Arial"/>
          <w:b/>
          <w:szCs w:val="20"/>
          <w:lang w:eastAsia="en-US"/>
        </w:rPr>
        <w:t>9</w:t>
      </w:r>
      <w:r w:rsidRPr="00AA7241">
        <w:rPr>
          <w:rFonts w:eastAsia="Calibri" w:cs="Arial"/>
          <w:b/>
          <w:szCs w:val="20"/>
          <w:lang w:eastAsia="en-US"/>
        </w:rPr>
        <w:t>. 2022.</w:t>
      </w:r>
    </w:p>
    <w:p w14:paraId="1D147930" w14:textId="77777777" w:rsidR="00B90FDD" w:rsidRPr="00AA7241" w:rsidRDefault="00B90FDD" w:rsidP="00B90FDD">
      <w:pPr>
        <w:jc w:val="both"/>
        <w:rPr>
          <w:rFonts w:eastAsia="Calibri" w:cs="Arial"/>
          <w:b/>
          <w:szCs w:val="20"/>
          <w:lang w:eastAsia="en-US"/>
        </w:rPr>
      </w:pPr>
    </w:p>
    <w:p w14:paraId="3579F676" w14:textId="1B1E3433" w:rsidR="00B90FDD" w:rsidRPr="00AA7241" w:rsidRDefault="00B90FDD" w:rsidP="00B90FDD">
      <w:pPr>
        <w:jc w:val="both"/>
        <w:rPr>
          <w:rFonts w:eastAsia="Calibri" w:cs="Arial"/>
          <w:szCs w:val="20"/>
          <w:lang w:eastAsia="en-US"/>
        </w:rPr>
      </w:pPr>
      <w:r w:rsidRPr="00AA7241">
        <w:rPr>
          <w:rFonts w:eastAsia="Calibri" w:cs="Arial"/>
          <w:szCs w:val="20"/>
          <w:lang w:eastAsia="en-US"/>
        </w:rPr>
        <w:t>Naročnik lahko v izjemnih okoliščinah zahteva, da ponudniki podaljšajo veljavnosti ponudb za določeno časovno obdobje. Naročnik ne bo dovolil, da ponudniki hkrati s podaljšanjem veljavnosti ponudbe le</w:t>
      </w:r>
      <w:r w:rsidRPr="00AA7241">
        <w:rPr>
          <w:rFonts w:eastAsia="Calibri" w:cs="Arial"/>
          <w:szCs w:val="20"/>
          <w:lang w:eastAsia="en-US"/>
        </w:rPr>
        <w:noBreakHyphen/>
        <w:t>to kakorkoli drugače spreminjajo.</w:t>
      </w:r>
    </w:p>
    <w:p w14:paraId="30926448" w14:textId="5F9BF6ED" w:rsidR="00176A66" w:rsidRPr="00AA7241" w:rsidRDefault="00176A66" w:rsidP="00D95D35">
      <w:pPr>
        <w:spacing w:line="0" w:lineRule="atLeast"/>
        <w:jc w:val="both"/>
        <w:rPr>
          <w:rFonts w:cs="Arial"/>
          <w:szCs w:val="20"/>
        </w:rPr>
      </w:pPr>
    </w:p>
    <w:p w14:paraId="338A460F" w14:textId="77777777" w:rsidR="00BB1E26" w:rsidRPr="00AA7241" w:rsidRDefault="009139AC" w:rsidP="00D95D35">
      <w:pPr>
        <w:pStyle w:val="Naslov3"/>
        <w:spacing w:line="0" w:lineRule="atLeast"/>
        <w:rPr>
          <w:rFonts w:cs="Arial"/>
          <w:szCs w:val="20"/>
        </w:rPr>
      </w:pPr>
      <w:bookmarkStart w:id="104" w:name="_Toc336851760"/>
      <w:bookmarkStart w:id="105" w:name="_Toc336851808"/>
      <w:bookmarkStart w:id="106" w:name="_Toc99630820"/>
      <w:r w:rsidRPr="00AA7241">
        <w:rPr>
          <w:rFonts w:cs="Arial"/>
          <w:szCs w:val="20"/>
        </w:rPr>
        <w:t>Stroški ponudbe</w:t>
      </w:r>
      <w:bookmarkEnd w:id="104"/>
      <w:bookmarkEnd w:id="105"/>
      <w:bookmarkEnd w:id="106"/>
    </w:p>
    <w:p w14:paraId="5AAE6FE9" w14:textId="77777777" w:rsidR="008E4247" w:rsidRPr="00AA7241" w:rsidRDefault="008E4247" w:rsidP="00D95D35">
      <w:pPr>
        <w:spacing w:line="0" w:lineRule="atLeast"/>
        <w:jc w:val="both"/>
        <w:rPr>
          <w:rFonts w:cs="Arial"/>
          <w:szCs w:val="20"/>
        </w:rPr>
      </w:pPr>
    </w:p>
    <w:p w14:paraId="71081BE7" w14:textId="107AC96E" w:rsidR="009139AC" w:rsidRPr="00AA7241" w:rsidRDefault="009139AC" w:rsidP="00D95D35">
      <w:pPr>
        <w:spacing w:line="0" w:lineRule="atLeast"/>
        <w:jc w:val="both"/>
        <w:rPr>
          <w:rFonts w:cs="Arial"/>
          <w:szCs w:val="20"/>
        </w:rPr>
      </w:pPr>
      <w:r w:rsidRPr="00AA7241">
        <w:rPr>
          <w:rFonts w:cs="Arial"/>
          <w:szCs w:val="20"/>
        </w:rPr>
        <w:t xml:space="preserve">Vse stroške, povezane s pripravo in predložitvijo ponudbe, nosi </w:t>
      </w:r>
      <w:r w:rsidR="00DC5EA1" w:rsidRPr="00AA7241">
        <w:rPr>
          <w:rFonts w:cs="Arial"/>
          <w:szCs w:val="20"/>
        </w:rPr>
        <w:t>ponudnik</w:t>
      </w:r>
      <w:r w:rsidRPr="00AA7241">
        <w:rPr>
          <w:rFonts w:cs="Arial"/>
          <w:szCs w:val="20"/>
        </w:rPr>
        <w:t>.</w:t>
      </w:r>
    </w:p>
    <w:p w14:paraId="5E440B52" w14:textId="6EC15CAA" w:rsidR="00CB169E" w:rsidRDefault="00CB169E" w:rsidP="00D95D35">
      <w:pPr>
        <w:spacing w:line="0" w:lineRule="atLeast"/>
        <w:jc w:val="both"/>
        <w:rPr>
          <w:rFonts w:cs="Arial"/>
          <w:szCs w:val="20"/>
        </w:rPr>
      </w:pPr>
    </w:p>
    <w:p w14:paraId="0B0CCA04" w14:textId="77777777" w:rsidR="00B2656A" w:rsidRPr="00AA7241" w:rsidRDefault="00B2656A" w:rsidP="00D95D35">
      <w:pPr>
        <w:spacing w:line="0" w:lineRule="atLeast"/>
        <w:jc w:val="both"/>
        <w:rPr>
          <w:rFonts w:cs="Arial"/>
          <w:szCs w:val="20"/>
        </w:rPr>
      </w:pPr>
    </w:p>
    <w:p w14:paraId="4B7BECDB" w14:textId="77777777" w:rsidR="002E70A6" w:rsidRPr="00AA7241" w:rsidRDefault="002E70A6" w:rsidP="00D95D35">
      <w:pPr>
        <w:pStyle w:val="Naslov1"/>
        <w:spacing w:line="0" w:lineRule="atLeast"/>
        <w:rPr>
          <w:rFonts w:cs="Arial"/>
          <w:sz w:val="20"/>
          <w:szCs w:val="20"/>
        </w:rPr>
      </w:pPr>
      <w:bookmarkStart w:id="107" w:name="_Toc336851763"/>
      <w:bookmarkStart w:id="108" w:name="_Toc336851811"/>
      <w:bookmarkStart w:id="109" w:name="_Toc99630821"/>
      <w:r w:rsidRPr="00AA7241">
        <w:rPr>
          <w:rFonts w:cs="Arial"/>
          <w:sz w:val="20"/>
          <w:szCs w:val="20"/>
        </w:rPr>
        <w:t>obvestilo o odločitvi o oddaji naročila</w:t>
      </w:r>
      <w:bookmarkEnd w:id="107"/>
      <w:bookmarkEnd w:id="108"/>
      <w:bookmarkEnd w:id="109"/>
    </w:p>
    <w:p w14:paraId="6C3A6B97" w14:textId="77777777" w:rsidR="002E70A6" w:rsidRPr="00AA7241" w:rsidRDefault="002E70A6" w:rsidP="00D95D35">
      <w:pPr>
        <w:spacing w:line="0" w:lineRule="atLeast"/>
        <w:jc w:val="both"/>
        <w:rPr>
          <w:rFonts w:cs="Arial"/>
          <w:szCs w:val="20"/>
        </w:rPr>
      </w:pPr>
    </w:p>
    <w:p w14:paraId="183E7E7D" w14:textId="77777777" w:rsidR="002E70A6" w:rsidRPr="00AA7241" w:rsidRDefault="002E70A6" w:rsidP="00D95D35">
      <w:pPr>
        <w:spacing w:line="0" w:lineRule="atLeast"/>
        <w:jc w:val="both"/>
        <w:rPr>
          <w:rFonts w:cs="Arial"/>
          <w:szCs w:val="20"/>
        </w:rPr>
      </w:pPr>
      <w:r w:rsidRPr="00AA7241">
        <w:rPr>
          <w:rFonts w:cs="Arial"/>
          <w:szCs w:val="20"/>
        </w:rPr>
        <w:t>Naročnik bo ponudnike obvestil o odločitvi o oddaji naročila na način, predpisan v ZJN-3.</w:t>
      </w:r>
    </w:p>
    <w:p w14:paraId="18F55C30" w14:textId="4133E18E" w:rsidR="0030338C" w:rsidRDefault="0030338C" w:rsidP="00D95D35">
      <w:pPr>
        <w:spacing w:line="0" w:lineRule="atLeast"/>
        <w:jc w:val="both"/>
        <w:rPr>
          <w:rFonts w:cs="Arial"/>
          <w:szCs w:val="20"/>
        </w:rPr>
      </w:pPr>
    </w:p>
    <w:p w14:paraId="7E60DA4D" w14:textId="77777777" w:rsidR="00B2656A" w:rsidRPr="00AA7241" w:rsidRDefault="00B2656A" w:rsidP="00D95D35">
      <w:pPr>
        <w:spacing w:line="0" w:lineRule="atLeast"/>
        <w:jc w:val="both"/>
        <w:rPr>
          <w:rFonts w:cs="Arial"/>
          <w:szCs w:val="20"/>
        </w:rPr>
      </w:pPr>
    </w:p>
    <w:p w14:paraId="7B18B36A" w14:textId="77777777" w:rsidR="009139AC" w:rsidRPr="00AA7241" w:rsidRDefault="009139AC" w:rsidP="00D95D35">
      <w:pPr>
        <w:pStyle w:val="Naslov1"/>
        <w:spacing w:line="0" w:lineRule="atLeast"/>
        <w:rPr>
          <w:rFonts w:cs="Arial"/>
          <w:sz w:val="20"/>
          <w:szCs w:val="20"/>
        </w:rPr>
      </w:pPr>
      <w:bookmarkStart w:id="110" w:name="_Toc336851761"/>
      <w:bookmarkStart w:id="111" w:name="_Toc336851809"/>
      <w:bookmarkStart w:id="112" w:name="_Toc99630822"/>
      <w:r w:rsidRPr="00AA7241">
        <w:rPr>
          <w:rFonts w:cs="Arial"/>
          <w:sz w:val="20"/>
          <w:szCs w:val="20"/>
        </w:rPr>
        <w:t>odstop od izvedbe javnega naročila</w:t>
      </w:r>
      <w:bookmarkEnd w:id="110"/>
      <w:bookmarkEnd w:id="111"/>
      <w:bookmarkEnd w:id="112"/>
    </w:p>
    <w:p w14:paraId="7DA7D999" w14:textId="77777777" w:rsidR="008E4247" w:rsidRPr="00AA7241" w:rsidRDefault="008E4247" w:rsidP="00D95D35">
      <w:pPr>
        <w:spacing w:line="0" w:lineRule="atLeast"/>
        <w:jc w:val="both"/>
        <w:rPr>
          <w:rFonts w:cs="Arial"/>
          <w:szCs w:val="20"/>
        </w:rPr>
      </w:pPr>
    </w:p>
    <w:p w14:paraId="2B53B898" w14:textId="77777777" w:rsidR="007467D8" w:rsidRPr="00AA7241" w:rsidRDefault="007467D8" w:rsidP="00D95D35">
      <w:pPr>
        <w:spacing w:line="0" w:lineRule="atLeast"/>
        <w:jc w:val="both"/>
        <w:rPr>
          <w:rFonts w:eastAsia="Times New Roman" w:cs="Arial"/>
          <w:color w:val="000000"/>
          <w:szCs w:val="20"/>
        </w:rPr>
      </w:pPr>
      <w:r w:rsidRPr="00AA7241">
        <w:rPr>
          <w:rFonts w:eastAsia="Times New Roman"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DE61EB" w:rsidRPr="00AA7241">
        <w:rPr>
          <w:rFonts w:eastAsia="Times New Roman" w:cs="Arial"/>
          <w:color w:val="000000"/>
          <w:szCs w:val="20"/>
        </w:rPr>
        <w:t>ročila, pisno obvestil ponudnike</w:t>
      </w:r>
      <w:r w:rsidRPr="00AA7241">
        <w:rPr>
          <w:rFonts w:eastAsia="Times New Roman" w:cs="Arial"/>
          <w:color w:val="000000"/>
          <w:szCs w:val="20"/>
        </w:rPr>
        <w:t>.</w:t>
      </w:r>
    </w:p>
    <w:p w14:paraId="45DD7C5B" w14:textId="2CD4C026" w:rsidR="008E4247" w:rsidRPr="00AA7241" w:rsidRDefault="008E4247" w:rsidP="00D95D35">
      <w:pPr>
        <w:spacing w:line="0" w:lineRule="atLeast"/>
        <w:jc w:val="both"/>
        <w:rPr>
          <w:rFonts w:cs="Arial"/>
          <w:szCs w:val="20"/>
        </w:rPr>
      </w:pPr>
    </w:p>
    <w:p w14:paraId="5A336AC0" w14:textId="01CE8D27" w:rsidR="0030338C" w:rsidRPr="00AA7241" w:rsidRDefault="003B57FF" w:rsidP="00D95D35">
      <w:pPr>
        <w:spacing w:line="0" w:lineRule="atLeast"/>
        <w:jc w:val="both"/>
        <w:rPr>
          <w:rFonts w:cs="Arial"/>
          <w:szCs w:val="20"/>
        </w:rPr>
      </w:pPr>
      <w:r w:rsidRPr="00AA7241">
        <w:rPr>
          <w:rFonts w:cs="Arial"/>
          <w:szCs w:val="20"/>
        </w:rPr>
        <w:t>Naročnik ne odgovarja za škodo, ki je ali bi iz gornjih razlogov utegnila nastati izbranemu ponudniku.</w:t>
      </w:r>
    </w:p>
    <w:p w14:paraId="6C09C34B" w14:textId="364B6073" w:rsidR="001D661D" w:rsidRDefault="001D661D" w:rsidP="00D95D35">
      <w:pPr>
        <w:spacing w:line="0" w:lineRule="atLeast"/>
        <w:jc w:val="both"/>
        <w:rPr>
          <w:rFonts w:cs="Arial"/>
          <w:szCs w:val="20"/>
        </w:rPr>
      </w:pPr>
    </w:p>
    <w:p w14:paraId="04BFE570" w14:textId="77777777" w:rsidR="00B2656A" w:rsidRPr="00AA7241" w:rsidRDefault="00B2656A" w:rsidP="00D95D35">
      <w:pPr>
        <w:spacing w:line="0" w:lineRule="atLeast"/>
        <w:jc w:val="both"/>
        <w:rPr>
          <w:rFonts w:cs="Arial"/>
          <w:szCs w:val="20"/>
        </w:rPr>
      </w:pPr>
    </w:p>
    <w:p w14:paraId="4463DFD7" w14:textId="70742D82" w:rsidR="009139AC" w:rsidRPr="00AA7241" w:rsidRDefault="00885A64" w:rsidP="00D95D35">
      <w:pPr>
        <w:pStyle w:val="Naslov1"/>
        <w:spacing w:line="0" w:lineRule="atLeast"/>
        <w:rPr>
          <w:rFonts w:cs="Arial"/>
          <w:sz w:val="20"/>
          <w:szCs w:val="20"/>
        </w:rPr>
      </w:pPr>
      <w:bookmarkStart w:id="113" w:name="_Toc99630823"/>
      <w:r w:rsidRPr="00AA7241">
        <w:rPr>
          <w:rFonts w:cs="Arial"/>
          <w:sz w:val="20"/>
          <w:szCs w:val="20"/>
        </w:rPr>
        <w:t>POGODBA</w:t>
      </w:r>
      <w:bookmarkEnd w:id="113"/>
    </w:p>
    <w:p w14:paraId="3402C3DF" w14:textId="69210E5D" w:rsidR="00AF33AE" w:rsidRPr="00AA7241" w:rsidRDefault="00AF33AE" w:rsidP="00AF33AE">
      <w:pPr>
        <w:rPr>
          <w:rFonts w:cs="Arial"/>
          <w:szCs w:val="20"/>
          <w:lang w:eastAsia="en-US"/>
        </w:rPr>
      </w:pPr>
    </w:p>
    <w:p w14:paraId="22F173F1"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Naročnik bo z izbranim ponudnikom podpisal pogodbo. Pogodba bo praviloma podpisana elektronsko.</w:t>
      </w:r>
    </w:p>
    <w:p w14:paraId="23F9B434" w14:textId="77777777" w:rsidR="00B90FDD" w:rsidRPr="00AA7241" w:rsidRDefault="00B90FDD" w:rsidP="00B90FDD">
      <w:pPr>
        <w:jc w:val="both"/>
        <w:rPr>
          <w:rFonts w:eastAsia="Calibri" w:cs="Arial"/>
          <w:szCs w:val="20"/>
          <w:lang w:eastAsia="en-US"/>
        </w:rPr>
      </w:pPr>
    </w:p>
    <w:p w14:paraId="3D82E597"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V skladu s šestim odstavkom 14. člena</w:t>
      </w:r>
      <w:r w:rsidRPr="00AA7241">
        <w:rPr>
          <w:rFonts w:eastAsia="Calibri" w:cs="Arial"/>
          <w:szCs w:val="20"/>
        </w:rPr>
        <w:t xml:space="preserve"> ZIntPK </w:t>
      </w:r>
      <w:r w:rsidRPr="00AA7241">
        <w:rPr>
          <w:rFonts w:eastAsia="Calibri" w:cs="Arial"/>
          <w:szCs w:val="20"/>
          <w:lang w:eastAsia="en-US"/>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4C64B4C" w14:textId="77777777" w:rsidR="00B90FDD" w:rsidRPr="00AA7241" w:rsidRDefault="00B90FDD" w:rsidP="00B90FDD">
      <w:pPr>
        <w:jc w:val="both"/>
        <w:rPr>
          <w:rFonts w:eastAsia="Calibri" w:cs="Arial"/>
          <w:szCs w:val="20"/>
        </w:rPr>
      </w:pPr>
      <w:r w:rsidRPr="00AA7241">
        <w:rPr>
          <w:rFonts w:eastAsia="Calibri" w:cs="Arial"/>
          <w:szCs w:val="20"/>
        </w:rPr>
        <w:lastRenderedPageBreak/>
        <w:t>Naročnik bo z izbranim gospodarskim subjektom sklenil pogodbo, razen če bodo obstajale okoliščine, ki jih določata 35. in 36. člen ZIntPK, ki naročniku prepovedujejo poslovanje z izbranim gospodarskim subjektom. Enako velja za podizvajalca če bo ta izvedel del predmeta pogodbe v vrednosti več kot 10.000,00 EUR brez DDV.</w:t>
      </w:r>
    </w:p>
    <w:p w14:paraId="56438CEE" w14:textId="77777777" w:rsidR="00B90FDD" w:rsidRPr="00AA7241" w:rsidRDefault="00B90FDD" w:rsidP="00B90FDD">
      <w:pPr>
        <w:jc w:val="both"/>
        <w:rPr>
          <w:rFonts w:eastAsia="Calibri" w:cs="Arial"/>
          <w:szCs w:val="20"/>
        </w:rPr>
      </w:pPr>
    </w:p>
    <w:p w14:paraId="78827CFF" w14:textId="77777777" w:rsidR="00B90FDD" w:rsidRPr="00AA7241" w:rsidRDefault="00B90FDD" w:rsidP="00B90FDD">
      <w:pPr>
        <w:jc w:val="both"/>
        <w:rPr>
          <w:rFonts w:eastAsia="Calibri" w:cs="Arial"/>
          <w:szCs w:val="20"/>
        </w:rPr>
      </w:pPr>
      <w:r w:rsidRPr="00AA7241">
        <w:rPr>
          <w:rFonts w:eastAsia="Calibri" w:cs="Arial"/>
          <w:szCs w:val="20"/>
        </w:rPr>
        <w:t>Izbrani ponudnik bo moral na poziv naročnika, pred podpisom pogodbe, predložiti kopijo zavarovalne police za zavarovanje odgovornosti za škodo (v kolikor ni predložil že prej), skladno s 15. členom Zakona o arhitekturni in inženirski dejavnosti.</w:t>
      </w:r>
    </w:p>
    <w:p w14:paraId="769B22A2" w14:textId="77777777" w:rsidR="00B90FDD" w:rsidRPr="00AA7241" w:rsidRDefault="00B90FDD" w:rsidP="00B90FDD">
      <w:pPr>
        <w:jc w:val="both"/>
        <w:rPr>
          <w:rFonts w:eastAsia="Calibri" w:cs="Arial"/>
          <w:szCs w:val="20"/>
          <w:lang w:eastAsia="en-US"/>
        </w:rPr>
      </w:pPr>
    </w:p>
    <w:p w14:paraId="388C88C7"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Pogodba se bo pred podpisom vsebinsko prilagodila glede na to, če bo izbrani ponudnik predložil skupno ponudbo, prijavil sodelovanje podizvajalcev in podobno.</w:t>
      </w:r>
    </w:p>
    <w:p w14:paraId="026811BD" w14:textId="77777777" w:rsidR="00B90FDD" w:rsidRPr="00AA7241" w:rsidRDefault="00B90FDD" w:rsidP="00B90FDD">
      <w:pPr>
        <w:jc w:val="both"/>
        <w:rPr>
          <w:rFonts w:eastAsia="Calibri" w:cs="Arial"/>
          <w:szCs w:val="20"/>
          <w:lang w:eastAsia="en-US"/>
        </w:rPr>
      </w:pPr>
    </w:p>
    <w:p w14:paraId="6D7D3229" w14:textId="77777777" w:rsidR="00B90FDD" w:rsidRPr="00AA7241" w:rsidRDefault="00B90FDD" w:rsidP="00B90FDD">
      <w:pPr>
        <w:jc w:val="both"/>
        <w:rPr>
          <w:rFonts w:eastAsia="Calibri" w:cs="Arial"/>
          <w:szCs w:val="20"/>
          <w:lang w:eastAsia="en-US"/>
        </w:rPr>
      </w:pPr>
      <w:r w:rsidRPr="00AA7241">
        <w:rPr>
          <w:rFonts w:eastAsia="Calibri" w:cs="Arial"/>
          <w:szCs w:val="20"/>
          <w:lang w:eastAsia="en-US"/>
        </w:rPr>
        <w:t>Izbrani ponudnik mora podpisati pogodbo praviloma elektronsko in jo vrniti naročniku v roku petih delovnih dneh od prejema s strani naročnika podpisane pogodbe.</w:t>
      </w:r>
    </w:p>
    <w:p w14:paraId="16A28D39" w14:textId="22F937D1" w:rsidR="00F632CF" w:rsidRPr="00AA7241" w:rsidRDefault="00F632CF" w:rsidP="00AF33AE">
      <w:pPr>
        <w:spacing w:line="0" w:lineRule="atLeast"/>
        <w:jc w:val="both"/>
        <w:rPr>
          <w:rFonts w:eastAsia="Calibri" w:cs="Arial"/>
          <w:szCs w:val="20"/>
        </w:rPr>
      </w:pPr>
    </w:p>
    <w:p w14:paraId="378920E7" w14:textId="77777777" w:rsidR="00F632CF" w:rsidRPr="00AA7241" w:rsidRDefault="00F632CF" w:rsidP="00E579C9">
      <w:pPr>
        <w:pStyle w:val="Naslov2"/>
        <w:numPr>
          <w:ilvl w:val="1"/>
          <w:numId w:val="11"/>
        </w:numPr>
        <w:spacing w:line="0" w:lineRule="atLeast"/>
        <w:ind w:hanging="499"/>
        <w:rPr>
          <w:rFonts w:cs="Arial"/>
          <w:szCs w:val="20"/>
        </w:rPr>
      </w:pPr>
      <w:bookmarkStart w:id="114" w:name="_Toc99630824"/>
      <w:r w:rsidRPr="00AA7241">
        <w:rPr>
          <w:rFonts w:cs="Arial"/>
          <w:szCs w:val="20"/>
        </w:rPr>
        <w:t>Finančna zavarovanja</w:t>
      </w:r>
      <w:bookmarkEnd w:id="114"/>
    </w:p>
    <w:p w14:paraId="22C01B5B" w14:textId="77777777" w:rsidR="00F632CF" w:rsidRPr="00AA7241" w:rsidRDefault="00F632CF" w:rsidP="00F632CF">
      <w:pPr>
        <w:pStyle w:val="Naslov4"/>
        <w:numPr>
          <w:ilvl w:val="0"/>
          <w:numId w:val="0"/>
        </w:numPr>
        <w:spacing w:line="0" w:lineRule="atLeast"/>
        <w:ind w:left="357"/>
        <w:rPr>
          <w:rFonts w:cs="Arial"/>
          <w:b w:val="0"/>
          <w:szCs w:val="20"/>
        </w:rPr>
      </w:pPr>
    </w:p>
    <w:p w14:paraId="06FF54C9"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0C6452E7" w14:textId="77777777" w:rsidR="00B90FDD" w:rsidRPr="00AA7241" w:rsidRDefault="00B90FDD" w:rsidP="00B90FDD">
      <w:pPr>
        <w:spacing w:line="260" w:lineRule="atLeast"/>
        <w:jc w:val="both"/>
        <w:rPr>
          <w:rFonts w:eastAsia="Calibri" w:cs="Arial"/>
          <w:szCs w:val="20"/>
          <w:lang w:eastAsia="en-US"/>
        </w:rPr>
      </w:pPr>
    </w:p>
    <w:p w14:paraId="7FCD1E03"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Uporabljena valuta mora biti enaka valuti javnega naročila. Zavarovanje lahko izbrani ponudnik predloži na priloženemu vzorcu iz dokumentacije v zvezi z oddajo javnega naročila ali na svojem obrazcu.</w:t>
      </w:r>
    </w:p>
    <w:p w14:paraId="7B055ED5" w14:textId="77777777" w:rsidR="00B90FDD" w:rsidRPr="00AA7241" w:rsidRDefault="00B90FDD" w:rsidP="00B90FDD">
      <w:pPr>
        <w:spacing w:line="260" w:lineRule="atLeast"/>
        <w:jc w:val="both"/>
        <w:rPr>
          <w:rFonts w:eastAsia="Calibri" w:cs="Arial"/>
          <w:szCs w:val="20"/>
          <w:lang w:eastAsia="en-US"/>
        </w:rPr>
      </w:pPr>
    </w:p>
    <w:p w14:paraId="18141A6D"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2791019B" w14:textId="77777777" w:rsidR="00F632CF" w:rsidRPr="00AA7241" w:rsidRDefault="00F632CF" w:rsidP="00F632CF">
      <w:pPr>
        <w:rPr>
          <w:rFonts w:cs="Arial"/>
          <w:szCs w:val="20"/>
          <w:lang w:eastAsia="en-US"/>
        </w:rPr>
      </w:pPr>
    </w:p>
    <w:p w14:paraId="00F76AA2" w14:textId="77777777" w:rsidR="00F632CF" w:rsidRPr="00AA7241" w:rsidRDefault="00F632CF" w:rsidP="00E579C9">
      <w:pPr>
        <w:pStyle w:val="Naslov3"/>
        <w:spacing w:line="0" w:lineRule="atLeast"/>
        <w:rPr>
          <w:rFonts w:cs="Arial"/>
          <w:szCs w:val="20"/>
        </w:rPr>
      </w:pPr>
      <w:bookmarkStart w:id="115" w:name="_Toc99630825"/>
      <w:r w:rsidRPr="00AA7241">
        <w:rPr>
          <w:rFonts w:cs="Arial"/>
          <w:szCs w:val="20"/>
        </w:rPr>
        <w:t>Zavarovanje za dobro izvedbo pogodbenih obveznosti</w:t>
      </w:r>
      <w:bookmarkEnd w:id="115"/>
      <w:r w:rsidRPr="00AA7241">
        <w:rPr>
          <w:rFonts w:cs="Arial"/>
          <w:szCs w:val="20"/>
        </w:rPr>
        <w:t xml:space="preserve"> </w:t>
      </w:r>
    </w:p>
    <w:p w14:paraId="2EC27BBB" w14:textId="77777777" w:rsidR="00F632CF" w:rsidRPr="00AA7241" w:rsidRDefault="00F632CF" w:rsidP="00F632CF">
      <w:pPr>
        <w:spacing w:line="0" w:lineRule="atLeast"/>
        <w:jc w:val="both"/>
        <w:rPr>
          <w:rFonts w:cs="Arial"/>
          <w:szCs w:val="20"/>
        </w:rPr>
      </w:pPr>
    </w:p>
    <w:p w14:paraId="62593216" w14:textId="77777777" w:rsidR="00B90FDD" w:rsidRPr="00AA7241" w:rsidRDefault="00B90FDD" w:rsidP="00B90FDD">
      <w:pPr>
        <w:spacing w:line="260" w:lineRule="atLeast"/>
        <w:jc w:val="both"/>
        <w:rPr>
          <w:rFonts w:eastAsia="Calibri" w:cs="Arial"/>
          <w:szCs w:val="20"/>
          <w:lang w:eastAsia="en-US"/>
        </w:rPr>
      </w:pPr>
      <w:r w:rsidRPr="00AA7241">
        <w:rPr>
          <w:rFonts w:eastAsia="Calibri" w:cs="Arial"/>
          <w:szCs w:val="20"/>
          <w:lang w:eastAsia="en-US"/>
        </w:rPr>
        <w:t>Izbrani ponudnik bo moral naročniku predložiti zavarovanje za dobro izvedbo pogodbenih obveznosti v skladu z zahtevami iz vzorca pogodbe.</w:t>
      </w:r>
    </w:p>
    <w:p w14:paraId="76821408" w14:textId="76A6CBE3" w:rsidR="00F632CF" w:rsidRDefault="00F632CF" w:rsidP="00AF33AE">
      <w:pPr>
        <w:spacing w:line="0" w:lineRule="atLeast"/>
        <w:jc w:val="both"/>
        <w:rPr>
          <w:rFonts w:cs="Arial"/>
          <w:szCs w:val="20"/>
        </w:rPr>
      </w:pPr>
    </w:p>
    <w:p w14:paraId="77E8AEFC" w14:textId="77777777" w:rsidR="00B2656A" w:rsidRPr="00AA7241" w:rsidRDefault="00B2656A" w:rsidP="00AF33AE">
      <w:pPr>
        <w:spacing w:line="0" w:lineRule="atLeast"/>
        <w:jc w:val="both"/>
        <w:rPr>
          <w:rFonts w:cs="Arial"/>
          <w:szCs w:val="20"/>
        </w:rPr>
      </w:pPr>
    </w:p>
    <w:p w14:paraId="26DA1128" w14:textId="77777777" w:rsidR="008B6487" w:rsidRPr="00AA7241" w:rsidRDefault="008B6487" w:rsidP="00D95D35">
      <w:pPr>
        <w:pStyle w:val="Naslov1"/>
        <w:spacing w:line="0" w:lineRule="atLeast"/>
        <w:rPr>
          <w:rFonts w:cs="Arial"/>
          <w:sz w:val="20"/>
          <w:szCs w:val="20"/>
        </w:rPr>
      </w:pPr>
      <w:bookmarkStart w:id="116" w:name="_Toc336851764"/>
      <w:bookmarkStart w:id="117" w:name="_Toc336851812"/>
      <w:bookmarkStart w:id="118" w:name="_Toc99630826"/>
      <w:r w:rsidRPr="00AA7241">
        <w:rPr>
          <w:rFonts w:cs="Arial"/>
          <w:sz w:val="20"/>
          <w:szCs w:val="20"/>
        </w:rPr>
        <w:t>pravno varstvo</w:t>
      </w:r>
      <w:bookmarkEnd w:id="116"/>
      <w:bookmarkEnd w:id="117"/>
      <w:bookmarkEnd w:id="118"/>
    </w:p>
    <w:p w14:paraId="16D0E1DB" w14:textId="77777777" w:rsidR="008E4247" w:rsidRPr="00AA7241" w:rsidRDefault="008E4247" w:rsidP="00D95D35">
      <w:pPr>
        <w:spacing w:line="0" w:lineRule="atLeast"/>
        <w:jc w:val="both"/>
        <w:rPr>
          <w:rFonts w:cs="Arial"/>
          <w:szCs w:val="20"/>
        </w:rPr>
      </w:pPr>
    </w:p>
    <w:p w14:paraId="763C90C9" w14:textId="35B78E8D" w:rsidR="00E61EC0" w:rsidRDefault="003266AD" w:rsidP="00E61EC0">
      <w:pPr>
        <w:spacing w:line="260" w:lineRule="atLeast"/>
        <w:jc w:val="both"/>
        <w:rPr>
          <w:rFonts w:eastAsia="Calibri" w:cs="Arial"/>
          <w:szCs w:val="20"/>
          <w:lang w:eastAsia="en-US"/>
        </w:rPr>
      </w:pPr>
      <w:r w:rsidRPr="003266AD">
        <w:rPr>
          <w:rFonts w:eastAsia="Calibri" w:cs="Arial"/>
          <w:szCs w:val="20"/>
          <w:lang w:eastAsia="en-US"/>
        </w:rPr>
        <w:t>Zahtevek za revizijo, ki se nanaša na vsebino objave in/ali razpisno dokumentacijo, se, razen v primeru iz drugega odstavka 25. člena Zakona o pravnem varstvu v postopkih javnega naročanja (Uradni list RS, št. 43/11, 60/11-ZTP-D, 63/13, 90/14 – ZDU-1I, 60/17 in 72/1;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DE48512" w14:textId="77777777" w:rsidR="003266AD" w:rsidRPr="00E61EC0" w:rsidRDefault="003266AD" w:rsidP="00E61EC0">
      <w:pPr>
        <w:spacing w:line="260" w:lineRule="atLeast"/>
        <w:jc w:val="both"/>
        <w:rPr>
          <w:rFonts w:eastAsia="Calibri" w:cs="Arial"/>
          <w:szCs w:val="20"/>
          <w:lang w:eastAsia="en-US"/>
        </w:rPr>
      </w:pPr>
    </w:p>
    <w:p w14:paraId="0C8B5D9E" w14:textId="77777777" w:rsidR="00E61EC0" w:rsidRPr="00E61EC0" w:rsidRDefault="00E61EC0" w:rsidP="00E61EC0">
      <w:pPr>
        <w:spacing w:line="260" w:lineRule="atLeast"/>
        <w:jc w:val="both"/>
        <w:rPr>
          <w:rFonts w:eastAsia="Calibri" w:cs="Arial"/>
          <w:szCs w:val="20"/>
          <w:lang w:eastAsia="en-US"/>
        </w:rPr>
      </w:pPr>
      <w:r w:rsidRPr="00E61EC0">
        <w:rPr>
          <w:rFonts w:eastAsia="Calibri" w:cs="Arial"/>
          <w:szCs w:val="20"/>
          <w:lang w:eastAsia="en-US"/>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59932DC5" w14:textId="77777777" w:rsidR="00E61EC0" w:rsidRPr="00E61EC0" w:rsidRDefault="00E61EC0" w:rsidP="00E61EC0">
      <w:pPr>
        <w:spacing w:line="260" w:lineRule="atLeast"/>
        <w:jc w:val="both"/>
        <w:rPr>
          <w:rFonts w:eastAsia="Calibri" w:cs="Arial"/>
          <w:szCs w:val="20"/>
          <w:lang w:eastAsia="en-US"/>
        </w:rPr>
      </w:pPr>
    </w:p>
    <w:p w14:paraId="7E4FC152" w14:textId="77777777" w:rsidR="00E61EC0" w:rsidRPr="00E61EC0" w:rsidRDefault="00E61EC0" w:rsidP="00E61EC0">
      <w:pPr>
        <w:jc w:val="both"/>
        <w:rPr>
          <w:rFonts w:eastAsia="Times New Roman" w:cs="Arial"/>
          <w:szCs w:val="20"/>
          <w:lang w:eastAsia="en-US"/>
        </w:rPr>
      </w:pPr>
      <w:r w:rsidRPr="00E61EC0">
        <w:rPr>
          <w:rFonts w:eastAsia="Times New Roman" w:cs="Arial"/>
          <w:szCs w:val="20"/>
          <w:lang w:eastAsia="en-US"/>
        </w:rPr>
        <w:t>Zahtevek za revizijo se vloži prek portala eRevizija.</w:t>
      </w:r>
    </w:p>
    <w:p w14:paraId="17458E79" w14:textId="77777777" w:rsidR="00DD6A03" w:rsidRPr="00AA7241" w:rsidRDefault="00DD6A03" w:rsidP="00D95D35">
      <w:pPr>
        <w:spacing w:line="0" w:lineRule="atLeast"/>
        <w:jc w:val="both"/>
        <w:rPr>
          <w:rFonts w:cs="Arial"/>
          <w:szCs w:val="20"/>
        </w:rPr>
      </w:pPr>
    </w:p>
    <w:tbl>
      <w:tblPr>
        <w:tblW w:w="0" w:type="auto"/>
        <w:tblLook w:val="04A0" w:firstRow="1" w:lastRow="0" w:firstColumn="1" w:lastColumn="0" w:noHBand="0" w:noVBand="1"/>
      </w:tblPr>
      <w:tblGrid>
        <w:gridCol w:w="2930"/>
        <w:gridCol w:w="2940"/>
        <w:gridCol w:w="3202"/>
      </w:tblGrid>
      <w:tr w:rsidR="00DD6A03" w:rsidRPr="00AA7241" w14:paraId="3F7DB21E" w14:textId="77777777" w:rsidTr="00DD6A03">
        <w:tc>
          <w:tcPr>
            <w:tcW w:w="2930" w:type="dxa"/>
            <w:shd w:val="clear" w:color="auto" w:fill="auto"/>
          </w:tcPr>
          <w:p w14:paraId="3BFDBA85" w14:textId="77777777" w:rsidR="00DD6A03" w:rsidRPr="00AA7241" w:rsidRDefault="00DD6A03" w:rsidP="00D95D35">
            <w:pPr>
              <w:spacing w:line="0" w:lineRule="atLeast"/>
              <w:jc w:val="both"/>
              <w:rPr>
                <w:rFonts w:cs="Arial"/>
                <w:szCs w:val="20"/>
              </w:rPr>
            </w:pPr>
          </w:p>
        </w:tc>
        <w:tc>
          <w:tcPr>
            <w:tcW w:w="2940" w:type="dxa"/>
          </w:tcPr>
          <w:p w14:paraId="5C18F697" w14:textId="77777777" w:rsidR="00DD6A03" w:rsidRPr="00AA7241" w:rsidRDefault="00DD6A03" w:rsidP="00D95D35">
            <w:pPr>
              <w:spacing w:line="0" w:lineRule="atLeast"/>
              <w:jc w:val="both"/>
              <w:rPr>
                <w:rFonts w:cs="Arial"/>
                <w:szCs w:val="20"/>
              </w:rPr>
            </w:pPr>
          </w:p>
        </w:tc>
        <w:tc>
          <w:tcPr>
            <w:tcW w:w="3202" w:type="dxa"/>
            <w:shd w:val="clear" w:color="auto" w:fill="auto"/>
          </w:tcPr>
          <w:p w14:paraId="0FE949D3" w14:textId="1162647E" w:rsidR="00DD6A03" w:rsidRPr="00AA7241" w:rsidRDefault="008A27C8" w:rsidP="00D95D35">
            <w:pPr>
              <w:spacing w:line="0" w:lineRule="atLeast"/>
              <w:jc w:val="both"/>
              <w:rPr>
                <w:rFonts w:cs="Arial"/>
                <w:szCs w:val="20"/>
              </w:rPr>
            </w:pPr>
            <w:r w:rsidRPr="00AA7241">
              <w:rPr>
                <w:rFonts w:cs="Arial"/>
                <w:szCs w:val="20"/>
              </w:rPr>
              <w:t>Boštjan Koritnik</w:t>
            </w:r>
            <w:r w:rsidR="00DD6A03" w:rsidRPr="00AA7241">
              <w:rPr>
                <w:rFonts w:cs="Arial"/>
                <w:szCs w:val="20"/>
              </w:rPr>
              <w:t xml:space="preserve"> </w:t>
            </w:r>
          </w:p>
          <w:p w14:paraId="03C1DE66" w14:textId="67C44B88" w:rsidR="00DD6A03" w:rsidRPr="00AA7241" w:rsidRDefault="00DD6A03" w:rsidP="00D95D35">
            <w:pPr>
              <w:spacing w:line="0" w:lineRule="atLeast"/>
              <w:jc w:val="both"/>
              <w:rPr>
                <w:rFonts w:cs="Arial"/>
                <w:szCs w:val="20"/>
              </w:rPr>
            </w:pPr>
            <w:r w:rsidRPr="00AA7241">
              <w:rPr>
                <w:rFonts w:cs="Arial"/>
                <w:szCs w:val="20"/>
              </w:rPr>
              <w:t xml:space="preserve">   </w:t>
            </w:r>
            <w:r w:rsidR="008A27C8" w:rsidRPr="00AA7241">
              <w:rPr>
                <w:rFonts w:cs="Arial"/>
                <w:szCs w:val="20"/>
              </w:rPr>
              <w:t xml:space="preserve">   </w:t>
            </w:r>
            <w:r w:rsidRPr="00AA7241">
              <w:rPr>
                <w:rFonts w:cs="Arial"/>
                <w:szCs w:val="20"/>
              </w:rPr>
              <w:t>minister</w:t>
            </w:r>
          </w:p>
        </w:tc>
      </w:tr>
    </w:tbl>
    <w:p w14:paraId="5426F22D" w14:textId="77777777" w:rsidR="00815E24" w:rsidRPr="00AA7241" w:rsidRDefault="00815E24" w:rsidP="00D95D35">
      <w:pPr>
        <w:spacing w:line="0" w:lineRule="atLeast"/>
        <w:jc w:val="both"/>
        <w:rPr>
          <w:rFonts w:cs="Arial"/>
          <w:szCs w:val="20"/>
          <w:highlight w:val="yellow"/>
        </w:rPr>
      </w:pPr>
    </w:p>
    <w:sectPr w:rsidR="00815E24" w:rsidRPr="00AA7241" w:rsidSect="00C87966">
      <w:headerReference w:type="default" r:id="rId21"/>
      <w:footerReference w:type="default" r:id="rId22"/>
      <w:headerReference w:type="first" r:id="rId23"/>
      <w:footerReference w:type="first" r:id="rId24"/>
      <w:pgSz w:w="11906" w:h="16838" w:code="9"/>
      <w:pgMar w:top="1276" w:right="1417" w:bottom="851" w:left="1417" w:header="709" w:footer="3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7FB02" w14:textId="77777777" w:rsidR="003466BB" w:rsidRDefault="003466BB" w:rsidP="00107834">
      <w:r>
        <w:separator/>
      </w:r>
    </w:p>
  </w:endnote>
  <w:endnote w:type="continuationSeparator" w:id="0">
    <w:p w14:paraId="77B7F758" w14:textId="77777777" w:rsidR="003466BB" w:rsidRDefault="003466BB" w:rsidP="00107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63854E23" w:rsidR="003466BB" w:rsidRPr="00773F8C" w:rsidRDefault="003466BB" w:rsidP="0020528A">
    <w:pPr>
      <w:pStyle w:val="Noga"/>
      <w:pBdr>
        <w:top w:val="single" w:sz="4" w:space="0" w:color="auto"/>
      </w:pBdr>
      <w:rPr>
        <w:sz w:val="16"/>
        <w:szCs w:val="16"/>
      </w:rPr>
    </w:pPr>
    <w:r>
      <w:rPr>
        <w:sz w:val="16"/>
        <w:szCs w:val="16"/>
      </w:rPr>
      <w:t>OD</w:t>
    </w:r>
    <w:r w:rsidR="0051685C">
      <w:rPr>
        <w:sz w:val="16"/>
        <w:szCs w:val="16"/>
      </w:rPr>
      <w:t>FUNG</w:t>
    </w:r>
    <w:r>
      <w:rPr>
        <w:sz w:val="16"/>
        <w:szCs w:val="16"/>
      </w:rPr>
      <w:t>-</w:t>
    </w:r>
    <w:r w:rsidR="0051685C">
      <w:rPr>
        <w:sz w:val="16"/>
        <w:szCs w:val="16"/>
      </w:rPr>
      <w:t>8</w:t>
    </w:r>
    <w:r>
      <w:rPr>
        <w:sz w:val="16"/>
        <w:szCs w:val="16"/>
      </w:rPr>
      <w:t>/20</w:t>
    </w:r>
    <w:r w:rsidR="0051685C">
      <w:rPr>
        <w:sz w:val="16"/>
        <w:szCs w:val="16"/>
      </w:rPr>
      <w:t>22</w:t>
    </w:r>
    <w:r w:rsidRPr="00773F8C">
      <w:rPr>
        <w:sz w:val="16"/>
        <w:szCs w:val="16"/>
      </w:rPr>
      <w:tab/>
    </w:r>
    <w:r w:rsidRPr="00773F8C">
      <w:rPr>
        <w:sz w:val="16"/>
        <w:szCs w:val="16"/>
      </w:rPr>
      <w:tab/>
      <w:t xml:space="preserve">Stran </w:t>
    </w:r>
    <w:r w:rsidRPr="00773F8C">
      <w:rPr>
        <w:sz w:val="16"/>
        <w:szCs w:val="16"/>
      </w:rPr>
      <w:fldChar w:fldCharType="begin"/>
    </w:r>
    <w:r w:rsidRPr="00773F8C">
      <w:rPr>
        <w:sz w:val="16"/>
        <w:szCs w:val="16"/>
      </w:rPr>
      <w:instrText xml:space="preserve"> PAGE  \* Arabic  \* MERGEFORMAT </w:instrText>
    </w:r>
    <w:r w:rsidRPr="00773F8C">
      <w:rPr>
        <w:sz w:val="16"/>
        <w:szCs w:val="16"/>
      </w:rPr>
      <w:fldChar w:fldCharType="separate"/>
    </w:r>
    <w:r>
      <w:rPr>
        <w:noProof/>
        <w:sz w:val="16"/>
        <w:szCs w:val="16"/>
      </w:rPr>
      <w:t>16</w:t>
    </w:r>
    <w:r w:rsidRPr="00773F8C">
      <w:rPr>
        <w:sz w:val="16"/>
        <w:szCs w:val="16"/>
      </w:rPr>
      <w:fldChar w:fldCharType="end"/>
    </w:r>
    <w:r w:rsidRPr="00773F8C">
      <w:rPr>
        <w:sz w:val="16"/>
        <w:szCs w:val="16"/>
      </w:rPr>
      <w:t xml:space="preserve"> od </w:t>
    </w:r>
    <w:r w:rsidRPr="00773F8C">
      <w:rPr>
        <w:sz w:val="16"/>
        <w:szCs w:val="16"/>
      </w:rPr>
      <w:fldChar w:fldCharType="begin"/>
    </w:r>
    <w:r w:rsidRPr="00773F8C">
      <w:rPr>
        <w:sz w:val="16"/>
        <w:szCs w:val="16"/>
      </w:rPr>
      <w:instrText xml:space="preserve"> NUMPAGES  \* Arabic  \* MERGEFORMAT </w:instrText>
    </w:r>
    <w:r w:rsidRPr="00773F8C">
      <w:rPr>
        <w:sz w:val="16"/>
        <w:szCs w:val="16"/>
      </w:rPr>
      <w:fldChar w:fldCharType="separate"/>
    </w:r>
    <w:r>
      <w:rPr>
        <w:noProof/>
        <w:sz w:val="16"/>
        <w:szCs w:val="16"/>
      </w:rPr>
      <w:t>16</w:t>
    </w:r>
    <w:r w:rsidRPr="00773F8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70D4" w14:textId="7DAB5C06" w:rsidR="003466BB" w:rsidRPr="00773F8C" w:rsidRDefault="003466BB" w:rsidP="00773F8C">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47BE9" w14:textId="77777777" w:rsidR="003466BB" w:rsidRDefault="003466BB" w:rsidP="00107834">
      <w:r>
        <w:separator/>
      </w:r>
    </w:p>
  </w:footnote>
  <w:footnote w:type="continuationSeparator" w:id="0">
    <w:p w14:paraId="3C4B84CC" w14:textId="77777777" w:rsidR="003466BB" w:rsidRDefault="003466BB" w:rsidP="00107834">
      <w:r>
        <w:continuationSeparator/>
      </w:r>
    </w:p>
  </w:footnote>
  <w:footnote w:id="1">
    <w:p w14:paraId="15BAD1A3" w14:textId="77777777" w:rsidR="000922BC" w:rsidRDefault="000922BC" w:rsidP="000922BC">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269A77C9" w:rsidR="003466BB" w:rsidRPr="00122D3B" w:rsidRDefault="003466BB" w:rsidP="00122D3B">
    <w:pPr>
      <w:pStyle w:val="Glava"/>
      <w:pBdr>
        <w:bottom w:val="single" w:sz="4" w:space="1" w:color="auto"/>
      </w:pBdr>
      <w:rPr>
        <w:sz w:val="16"/>
        <w:szCs w:val="16"/>
      </w:rPr>
    </w:pPr>
    <w:r w:rsidRPr="00BB1E26">
      <w:rPr>
        <w:sz w:val="16"/>
        <w:szCs w:val="16"/>
      </w:rPr>
      <w:t>Navodila</w:t>
    </w:r>
    <w:r>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40F7" w14:textId="77777777" w:rsidR="003466BB" w:rsidRDefault="003466BB">
    <w:pPr>
      <w:pStyle w:val="Glava"/>
    </w:pPr>
  </w:p>
  <w:p w14:paraId="48301B19" w14:textId="77777777" w:rsidR="003466BB" w:rsidRDefault="003466BB" w:rsidP="00A07395">
    <w:pPr>
      <w:pStyle w:val="Glava"/>
    </w:pPr>
  </w:p>
  <w:p w14:paraId="788C5FFA" w14:textId="77777777" w:rsidR="003466BB" w:rsidRDefault="003466BB" w:rsidP="00A07395">
    <w:pPr>
      <w:pStyle w:val="Glava"/>
    </w:pPr>
    <w:r>
      <w:rPr>
        <w:noProof/>
      </w:rPr>
      <w:drawing>
        <wp:anchor distT="0" distB="0" distL="114300" distR="114300" simplePos="0" relativeHeight="251658240" behindDoc="1" locked="0" layoutInCell="1" allowOverlap="1" wp14:anchorId="1F1B649D" wp14:editId="78EFA536">
          <wp:simplePos x="0" y="0"/>
          <wp:positionH relativeFrom="page">
            <wp:posOffset>436880</wp:posOffset>
          </wp:positionH>
          <wp:positionV relativeFrom="page">
            <wp:posOffset>648335</wp:posOffset>
          </wp:positionV>
          <wp:extent cx="2372360" cy="313055"/>
          <wp:effectExtent l="0" t="0" r="0" b="0"/>
          <wp:wrapNone/>
          <wp:docPr id="12" name="Slika 1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4AE81E" w14:textId="77777777" w:rsidR="003466BB" w:rsidRDefault="003466BB" w:rsidP="00A07395">
    <w:pPr>
      <w:pStyle w:val="Glava"/>
    </w:pPr>
  </w:p>
  <w:p w14:paraId="20B788C3" w14:textId="77777777" w:rsidR="003466BB" w:rsidRDefault="003466BB" w:rsidP="00A07395">
    <w:pPr>
      <w:pStyle w:val="Glava"/>
      <w:tabs>
        <w:tab w:val="left" w:pos="5112"/>
      </w:tabs>
      <w:spacing w:before="120" w:line="240" w:lineRule="exact"/>
      <w:rPr>
        <w:sz w:val="16"/>
      </w:rPr>
    </w:pPr>
  </w:p>
  <w:p w14:paraId="3C066DB8" w14:textId="77777777" w:rsidR="003466BB" w:rsidRPr="00291380" w:rsidRDefault="003466BB" w:rsidP="00A07395">
    <w:pPr>
      <w:pStyle w:val="Glava"/>
      <w:tabs>
        <w:tab w:val="clear" w:pos="4536"/>
        <w:tab w:val="left" w:pos="5112"/>
      </w:tabs>
      <w:spacing w:line="240" w:lineRule="exact"/>
      <w:rPr>
        <w:rFonts w:eastAsia="Times New Roman"/>
        <w:sz w:val="16"/>
        <w:szCs w:val="24"/>
      </w:rPr>
    </w:pPr>
    <w:r>
      <w:rPr>
        <w:noProof/>
        <w:sz w:val="16"/>
      </w:rPr>
      <mc:AlternateContent>
        <mc:Choice Requires="wps">
          <w:drawing>
            <wp:anchor distT="0" distB="0" distL="114300" distR="114300" simplePos="0" relativeHeight="251657216" behindDoc="0" locked="0" layoutInCell="0" allowOverlap="1" wp14:anchorId="1CA20214" wp14:editId="0E367DAE">
              <wp:simplePos x="0" y="0"/>
              <wp:positionH relativeFrom="column">
                <wp:posOffset>-463550</wp:posOffset>
              </wp:positionH>
              <wp:positionV relativeFrom="page">
                <wp:posOffset>3600450</wp:posOffset>
              </wp:positionV>
              <wp:extent cx="215900" cy="0"/>
              <wp:effectExtent l="12700" t="9525" r="9525" b="9525"/>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D6FF36" id="_x0000_t32" coordsize="21600,21600" o:spt="32" o:oned="t" path="m,l21600,21600e" filled="f">
              <v:path arrowok="t" fillok="f" o:connecttype="none"/>
              <o:lock v:ext="edit" shapetype="t"/>
            </v:shapetype>
            <v:shape id="AutoShape 6" o:spid="_x0000_s1026" type="#_x0000_t32" style="position:absolute;margin-left:-36.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" o:allowincell="f" strokecolor="#529dba" strokeweight=".5pt">
              <w10:wrap anchory="page"/>
            </v:shape>
          </w:pict>
        </mc:Fallback>
      </mc:AlternateContent>
    </w:r>
    <w:r w:rsidRPr="00291380">
      <w:rPr>
        <w:rFonts w:eastAsia="Times New Roman"/>
        <w:sz w:val="16"/>
        <w:szCs w:val="24"/>
      </w:rPr>
      <w:t>Tržaška cesta 21, 1000 Ljubljana</w:t>
    </w:r>
    <w:r w:rsidRPr="00291380">
      <w:rPr>
        <w:rFonts w:eastAsia="Times New Roman"/>
        <w:sz w:val="16"/>
        <w:szCs w:val="24"/>
      </w:rPr>
      <w:tab/>
    </w:r>
    <w:r>
      <w:rPr>
        <w:rFonts w:eastAsia="Times New Roman"/>
        <w:sz w:val="16"/>
        <w:szCs w:val="24"/>
      </w:rPr>
      <w:t>T: 01 478 83 30</w:t>
    </w:r>
  </w:p>
  <w:p w14:paraId="5DABED41" w14:textId="77777777" w:rsidR="003466BB" w:rsidRPr="00291380" w:rsidRDefault="003466BB" w:rsidP="00A07395">
    <w:pPr>
      <w:tabs>
        <w:tab w:val="left" w:pos="5112"/>
      </w:tabs>
      <w:spacing w:line="240" w:lineRule="exact"/>
      <w:rPr>
        <w:rFonts w:eastAsia="Times New Roman"/>
        <w:sz w:val="16"/>
        <w:szCs w:val="24"/>
      </w:rPr>
    </w:pPr>
    <w:r>
      <w:rPr>
        <w:rFonts w:eastAsia="Times New Roman"/>
        <w:sz w:val="16"/>
        <w:szCs w:val="24"/>
      </w:rPr>
      <w:tab/>
      <w:t>F: 01 478 83 31</w:t>
    </w:r>
  </w:p>
  <w:p w14:paraId="27B9C668"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E: gp.mju@gov.si</w:t>
    </w:r>
  </w:p>
  <w:p w14:paraId="1CFD5DEC" w14:textId="77777777" w:rsidR="003466BB" w:rsidRPr="00291380" w:rsidRDefault="003466BB" w:rsidP="00A07395">
    <w:pPr>
      <w:tabs>
        <w:tab w:val="left" w:pos="5112"/>
      </w:tabs>
      <w:spacing w:line="240" w:lineRule="exact"/>
      <w:rPr>
        <w:rFonts w:eastAsia="Times New Roman"/>
        <w:sz w:val="16"/>
        <w:szCs w:val="24"/>
      </w:rPr>
    </w:pPr>
    <w:r w:rsidRPr="00291380">
      <w:rPr>
        <w:rFonts w:eastAsia="Times New Roman"/>
        <w:sz w:val="16"/>
        <w:szCs w:val="24"/>
      </w:rPr>
      <w:tab/>
      <w:t>www.mju.gov.si</w:t>
    </w:r>
  </w:p>
  <w:p w14:paraId="3F08EDEB" w14:textId="77777777" w:rsidR="003466BB" w:rsidRPr="008F3500" w:rsidRDefault="003466BB" w:rsidP="00A07395">
    <w:pPr>
      <w:pStyle w:val="Glava"/>
      <w:tabs>
        <w:tab w:val="left" w:pos="284"/>
        <w:tab w:val="left" w:pos="5112"/>
      </w:tabs>
      <w:spacing w:before="120" w:line="240" w:lineRule="exact"/>
      <w:rPr>
        <w:sz w:val="16"/>
      </w:rPr>
    </w:pPr>
  </w:p>
  <w:p w14:paraId="549C1947" w14:textId="77777777" w:rsidR="003466BB" w:rsidRPr="008F3500" w:rsidRDefault="003466BB" w:rsidP="008F44C4">
    <w:pPr>
      <w:pStyle w:val="Glava"/>
      <w:tabs>
        <w:tab w:val="left" w:pos="284"/>
        <w:tab w:val="left" w:pos="426"/>
        <w:tab w:val="left" w:pos="5112"/>
      </w:tabs>
      <w:spacing w:before="120" w:line="240" w:lineRule="exact"/>
      <w:rPr>
        <w:sz w:val="16"/>
      </w:rPr>
    </w:pPr>
  </w:p>
  <w:p w14:paraId="03828885" w14:textId="77777777" w:rsidR="003466BB" w:rsidRDefault="003466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E00430D"/>
    <w:multiLevelType w:val="hybridMultilevel"/>
    <w:tmpl w:val="611AB052"/>
    <w:lvl w:ilvl="0" w:tplc="5C3287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1253068"/>
    <w:multiLevelType w:val="hybridMultilevel"/>
    <w:tmpl w:val="A0B60C28"/>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3FF31C7B"/>
    <w:multiLevelType w:val="hybridMultilevel"/>
    <w:tmpl w:val="B22E3478"/>
    <w:lvl w:ilvl="0" w:tplc="98407720">
      <w:start w:val="1"/>
      <w:numFmt w:val="decimal"/>
      <w:lvlText w:val="%1. "/>
      <w:lvlJc w:val="left"/>
      <w:pPr>
        <w:ind w:left="835" w:hanging="360"/>
      </w:pPr>
      <w:rPr>
        <w:rFonts w:hint="default"/>
      </w:rPr>
    </w:lvl>
    <w:lvl w:ilvl="1" w:tplc="3A54174A">
      <w:numFmt w:val="bullet"/>
      <w:lvlText w:val="-"/>
      <w:lvlJc w:val="left"/>
      <w:pPr>
        <w:ind w:left="1555" w:hanging="360"/>
      </w:pPr>
      <w:rPr>
        <w:rFonts w:ascii="Arial" w:eastAsia="Times New Roman" w:hAnsi="Arial" w:cs="Arial" w:hint="default"/>
      </w:r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A2250B3"/>
    <w:multiLevelType w:val="hybridMultilevel"/>
    <w:tmpl w:val="21C03F38"/>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4A2B13B4"/>
    <w:multiLevelType w:val="multilevel"/>
    <w:tmpl w:val="3DA20388"/>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004" w:hanging="72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8"/>
  </w:num>
  <w:num w:numId="5">
    <w:abstractNumId w:val="2"/>
  </w:num>
  <w:num w:numId="6">
    <w:abstractNumId w:val="1"/>
  </w:num>
  <w:num w:numId="7">
    <w:abstractNumId w:val="7"/>
  </w:num>
  <w:num w:numId="8">
    <w:abstractNumId w:val="14"/>
  </w:num>
  <w:num w:numId="9">
    <w:abstractNumId w:val="0"/>
  </w:num>
  <w:num w:numId="10">
    <w:abstractNumId w:val="9"/>
  </w:num>
  <w:num w:numId="11">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2">
    <w:abstractNumId w:val="3"/>
  </w:num>
  <w:num w:numId="13">
    <w:abstractNumId w:val="16"/>
  </w:num>
  <w:num w:numId="14">
    <w:abstractNumId w:val="12"/>
  </w:num>
  <w:num w:numId="1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2484" w:hanging="357"/>
        </w:pPr>
        <w:rPr>
          <w:rFonts w:ascii="Arial" w:hAnsi="Arial" w:cs="Arial" w:hint="default"/>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6">
    <w:abstractNumId w:val="5"/>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234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1492"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1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11"/>
  </w:num>
  <w:num w:numId="22">
    <w:abstractNumId w:val="10"/>
  </w:num>
  <w:num w:numId="23">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4">
    <w:abstractNumId w:val="4"/>
  </w:num>
  <w:num w:numId="25">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170"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edit="readOnly" w:enforcement="0"/>
  <w:defaultTabStop w:val="708"/>
  <w:hyphenationZone w:val="425"/>
  <w:characterSpacingControl w:val="doNotCompress"/>
  <w:hdrShapeDefaults>
    <o:shapedefaults v:ext="edit" spidmax="404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D"/>
    <w:rsid w:val="00001667"/>
    <w:rsid w:val="00001CBA"/>
    <w:rsid w:val="00001DA1"/>
    <w:rsid w:val="00002A2A"/>
    <w:rsid w:val="00002D5C"/>
    <w:rsid w:val="0000383C"/>
    <w:rsid w:val="00004B23"/>
    <w:rsid w:val="0000552A"/>
    <w:rsid w:val="00005E69"/>
    <w:rsid w:val="00005F4B"/>
    <w:rsid w:val="0000690A"/>
    <w:rsid w:val="00007A20"/>
    <w:rsid w:val="00007DD3"/>
    <w:rsid w:val="00007FF5"/>
    <w:rsid w:val="00010E37"/>
    <w:rsid w:val="00010E67"/>
    <w:rsid w:val="000114FF"/>
    <w:rsid w:val="000119A2"/>
    <w:rsid w:val="00011ADB"/>
    <w:rsid w:val="00011FB7"/>
    <w:rsid w:val="00012BC1"/>
    <w:rsid w:val="000131F9"/>
    <w:rsid w:val="00013830"/>
    <w:rsid w:val="00014AA2"/>
    <w:rsid w:val="000157A5"/>
    <w:rsid w:val="00015DD6"/>
    <w:rsid w:val="0001664B"/>
    <w:rsid w:val="0001698D"/>
    <w:rsid w:val="00020277"/>
    <w:rsid w:val="000212EB"/>
    <w:rsid w:val="00021B1B"/>
    <w:rsid w:val="000253D1"/>
    <w:rsid w:val="00025401"/>
    <w:rsid w:val="000257B6"/>
    <w:rsid w:val="00025CF0"/>
    <w:rsid w:val="0002627E"/>
    <w:rsid w:val="000265F9"/>
    <w:rsid w:val="0002741F"/>
    <w:rsid w:val="0003050A"/>
    <w:rsid w:val="00031399"/>
    <w:rsid w:val="000321F5"/>
    <w:rsid w:val="00032635"/>
    <w:rsid w:val="00032F48"/>
    <w:rsid w:val="00033810"/>
    <w:rsid w:val="000344DF"/>
    <w:rsid w:val="0003458C"/>
    <w:rsid w:val="00034CC6"/>
    <w:rsid w:val="00035533"/>
    <w:rsid w:val="00036E7E"/>
    <w:rsid w:val="00037D0A"/>
    <w:rsid w:val="00037E76"/>
    <w:rsid w:val="000400AB"/>
    <w:rsid w:val="000413E4"/>
    <w:rsid w:val="000424BB"/>
    <w:rsid w:val="00043327"/>
    <w:rsid w:val="000439BA"/>
    <w:rsid w:val="000444D7"/>
    <w:rsid w:val="0004486A"/>
    <w:rsid w:val="00044B6A"/>
    <w:rsid w:val="00044FC4"/>
    <w:rsid w:val="00045F66"/>
    <w:rsid w:val="00046049"/>
    <w:rsid w:val="00046A36"/>
    <w:rsid w:val="000474E5"/>
    <w:rsid w:val="000510A6"/>
    <w:rsid w:val="000512B9"/>
    <w:rsid w:val="000516E8"/>
    <w:rsid w:val="00053757"/>
    <w:rsid w:val="00053B35"/>
    <w:rsid w:val="00054D23"/>
    <w:rsid w:val="00054F30"/>
    <w:rsid w:val="00055305"/>
    <w:rsid w:val="0005594F"/>
    <w:rsid w:val="00055D12"/>
    <w:rsid w:val="00056141"/>
    <w:rsid w:val="00056226"/>
    <w:rsid w:val="00056D17"/>
    <w:rsid w:val="00057055"/>
    <w:rsid w:val="00057433"/>
    <w:rsid w:val="000576D2"/>
    <w:rsid w:val="00060C01"/>
    <w:rsid w:val="00060E2A"/>
    <w:rsid w:val="00060E89"/>
    <w:rsid w:val="0006117D"/>
    <w:rsid w:val="000629A5"/>
    <w:rsid w:val="00063184"/>
    <w:rsid w:val="00063484"/>
    <w:rsid w:val="000641CA"/>
    <w:rsid w:val="00064ED3"/>
    <w:rsid w:val="0006500B"/>
    <w:rsid w:val="000665FB"/>
    <w:rsid w:val="0006669E"/>
    <w:rsid w:val="00066CAE"/>
    <w:rsid w:val="00066D21"/>
    <w:rsid w:val="0007004C"/>
    <w:rsid w:val="000713CB"/>
    <w:rsid w:val="0007194B"/>
    <w:rsid w:val="00072736"/>
    <w:rsid w:val="00072CAD"/>
    <w:rsid w:val="000731BD"/>
    <w:rsid w:val="00073699"/>
    <w:rsid w:val="00073AE8"/>
    <w:rsid w:val="0007489D"/>
    <w:rsid w:val="000749DF"/>
    <w:rsid w:val="00074FB5"/>
    <w:rsid w:val="00075222"/>
    <w:rsid w:val="000757BF"/>
    <w:rsid w:val="00075C79"/>
    <w:rsid w:val="0007648E"/>
    <w:rsid w:val="000764C0"/>
    <w:rsid w:val="00076FD0"/>
    <w:rsid w:val="00077587"/>
    <w:rsid w:val="00077BD5"/>
    <w:rsid w:val="00080751"/>
    <w:rsid w:val="00081866"/>
    <w:rsid w:val="0008262D"/>
    <w:rsid w:val="000828DB"/>
    <w:rsid w:val="000830B5"/>
    <w:rsid w:val="00083348"/>
    <w:rsid w:val="00083EE5"/>
    <w:rsid w:val="000853BF"/>
    <w:rsid w:val="0008591A"/>
    <w:rsid w:val="00085BBC"/>
    <w:rsid w:val="0008609A"/>
    <w:rsid w:val="0008657F"/>
    <w:rsid w:val="00086776"/>
    <w:rsid w:val="00087954"/>
    <w:rsid w:val="000905B7"/>
    <w:rsid w:val="000918E8"/>
    <w:rsid w:val="000922BC"/>
    <w:rsid w:val="000922C8"/>
    <w:rsid w:val="000927FC"/>
    <w:rsid w:val="00092E35"/>
    <w:rsid w:val="00094A70"/>
    <w:rsid w:val="00095CB3"/>
    <w:rsid w:val="000965DF"/>
    <w:rsid w:val="00096CFE"/>
    <w:rsid w:val="00096E77"/>
    <w:rsid w:val="000978A5"/>
    <w:rsid w:val="00097955"/>
    <w:rsid w:val="00097A70"/>
    <w:rsid w:val="000A0215"/>
    <w:rsid w:val="000A0A3C"/>
    <w:rsid w:val="000A1548"/>
    <w:rsid w:val="000A1D9F"/>
    <w:rsid w:val="000A2777"/>
    <w:rsid w:val="000A2B3A"/>
    <w:rsid w:val="000A351D"/>
    <w:rsid w:val="000A3821"/>
    <w:rsid w:val="000A3BB4"/>
    <w:rsid w:val="000A4571"/>
    <w:rsid w:val="000A4B6A"/>
    <w:rsid w:val="000A6DA4"/>
    <w:rsid w:val="000A71F3"/>
    <w:rsid w:val="000A7560"/>
    <w:rsid w:val="000B074F"/>
    <w:rsid w:val="000B2027"/>
    <w:rsid w:val="000B3FCA"/>
    <w:rsid w:val="000B463B"/>
    <w:rsid w:val="000B4E11"/>
    <w:rsid w:val="000B6201"/>
    <w:rsid w:val="000B66C4"/>
    <w:rsid w:val="000B7A9C"/>
    <w:rsid w:val="000B7BF6"/>
    <w:rsid w:val="000B7EFB"/>
    <w:rsid w:val="000C2FE6"/>
    <w:rsid w:val="000C38E5"/>
    <w:rsid w:val="000C4189"/>
    <w:rsid w:val="000C5083"/>
    <w:rsid w:val="000C541C"/>
    <w:rsid w:val="000C5972"/>
    <w:rsid w:val="000C5B69"/>
    <w:rsid w:val="000C67F4"/>
    <w:rsid w:val="000C70B2"/>
    <w:rsid w:val="000C7201"/>
    <w:rsid w:val="000C735E"/>
    <w:rsid w:val="000C7478"/>
    <w:rsid w:val="000C750B"/>
    <w:rsid w:val="000C759E"/>
    <w:rsid w:val="000C75D6"/>
    <w:rsid w:val="000C78CB"/>
    <w:rsid w:val="000C799C"/>
    <w:rsid w:val="000D0069"/>
    <w:rsid w:val="000D092F"/>
    <w:rsid w:val="000D0CA8"/>
    <w:rsid w:val="000D0D68"/>
    <w:rsid w:val="000D1BC0"/>
    <w:rsid w:val="000D2543"/>
    <w:rsid w:val="000D2A66"/>
    <w:rsid w:val="000D2FA5"/>
    <w:rsid w:val="000D341B"/>
    <w:rsid w:val="000D4491"/>
    <w:rsid w:val="000D562B"/>
    <w:rsid w:val="000D56E1"/>
    <w:rsid w:val="000D5A9A"/>
    <w:rsid w:val="000D6093"/>
    <w:rsid w:val="000D6756"/>
    <w:rsid w:val="000D6794"/>
    <w:rsid w:val="000D702D"/>
    <w:rsid w:val="000E072F"/>
    <w:rsid w:val="000E10D8"/>
    <w:rsid w:val="000E2240"/>
    <w:rsid w:val="000E2552"/>
    <w:rsid w:val="000E2AF5"/>
    <w:rsid w:val="000E359F"/>
    <w:rsid w:val="000E40D8"/>
    <w:rsid w:val="000E461C"/>
    <w:rsid w:val="000E594F"/>
    <w:rsid w:val="000E7A1E"/>
    <w:rsid w:val="000E7E80"/>
    <w:rsid w:val="000F041A"/>
    <w:rsid w:val="000F09DB"/>
    <w:rsid w:val="000F1791"/>
    <w:rsid w:val="000F4551"/>
    <w:rsid w:val="000F4D24"/>
    <w:rsid w:val="000F4D93"/>
    <w:rsid w:val="000F6381"/>
    <w:rsid w:val="000F75C6"/>
    <w:rsid w:val="000F7B2E"/>
    <w:rsid w:val="0010091F"/>
    <w:rsid w:val="00101682"/>
    <w:rsid w:val="00102042"/>
    <w:rsid w:val="001027B4"/>
    <w:rsid w:val="00103D55"/>
    <w:rsid w:val="00105A27"/>
    <w:rsid w:val="001062A7"/>
    <w:rsid w:val="00106617"/>
    <w:rsid w:val="0010709F"/>
    <w:rsid w:val="00107834"/>
    <w:rsid w:val="00107913"/>
    <w:rsid w:val="00107DA3"/>
    <w:rsid w:val="001127ED"/>
    <w:rsid w:val="00112D29"/>
    <w:rsid w:val="00112F62"/>
    <w:rsid w:val="0011487E"/>
    <w:rsid w:val="001150A0"/>
    <w:rsid w:val="0011549B"/>
    <w:rsid w:val="001156D6"/>
    <w:rsid w:val="00115FF0"/>
    <w:rsid w:val="0011613B"/>
    <w:rsid w:val="00116A94"/>
    <w:rsid w:val="00120550"/>
    <w:rsid w:val="00120EFB"/>
    <w:rsid w:val="001210D2"/>
    <w:rsid w:val="001211CA"/>
    <w:rsid w:val="00121B06"/>
    <w:rsid w:val="00122327"/>
    <w:rsid w:val="00122D3B"/>
    <w:rsid w:val="00122F00"/>
    <w:rsid w:val="001235E9"/>
    <w:rsid w:val="00123622"/>
    <w:rsid w:val="00124256"/>
    <w:rsid w:val="001242AD"/>
    <w:rsid w:val="00125CDA"/>
    <w:rsid w:val="00126055"/>
    <w:rsid w:val="001265CB"/>
    <w:rsid w:val="00126DDC"/>
    <w:rsid w:val="00126FA0"/>
    <w:rsid w:val="0013126C"/>
    <w:rsid w:val="00131445"/>
    <w:rsid w:val="00131590"/>
    <w:rsid w:val="001317DD"/>
    <w:rsid w:val="00131CF2"/>
    <w:rsid w:val="001330EA"/>
    <w:rsid w:val="0013328A"/>
    <w:rsid w:val="00133581"/>
    <w:rsid w:val="001337C9"/>
    <w:rsid w:val="00134E76"/>
    <w:rsid w:val="001360E0"/>
    <w:rsid w:val="001364CF"/>
    <w:rsid w:val="00137731"/>
    <w:rsid w:val="00137FAE"/>
    <w:rsid w:val="00137FF5"/>
    <w:rsid w:val="00140271"/>
    <w:rsid w:val="00140362"/>
    <w:rsid w:val="00140732"/>
    <w:rsid w:val="001416C1"/>
    <w:rsid w:val="00142EA9"/>
    <w:rsid w:val="0014694B"/>
    <w:rsid w:val="00147EA5"/>
    <w:rsid w:val="00151800"/>
    <w:rsid w:val="00152883"/>
    <w:rsid w:val="00152B13"/>
    <w:rsid w:val="001530C7"/>
    <w:rsid w:val="00153669"/>
    <w:rsid w:val="00153882"/>
    <w:rsid w:val="001546B2"/>
    <w:rsid w:val="00154A74"/>
    <w:rsid w:val="00155529"/>
    <w:rsid w:val="00155D40"/>
    <w:rsid w:val="0015600D"/>
    <w:rsid w:val="001563D4"/>
    <w:rsid w:val="00156FF0"/>
    <w:rsid w:val="00160541"/>
    <w:rsid w:val="00161293"/>
    <w:rsid w:val="001627BE"/>
    <w:rsid w:val="00163655"/>
    <w:rsid w:val="00163FDF"/>
    <w:rsid w:val="001646D3"/>
    <w:rsid w:val="001649A2"/>
    <w:rsid w:val="00164AB4"/>
    <w:rsid w:val="001650A1"/>
    <w:rsid w:val="00165408"/>
    <w:rsid w:val="001654B9"/>
    <w:rsid w:val="001659E7"/>
    <w:rsid w:val="001669A6"/>
    <w:rsid w:val="001673C6"/>
    <w:rsid w:val="001678EC"/>
    <w:rsid w:val="00167A54"/>
    <w:rsid w:val="001703CD"/>
    <w:rsid w:val="00170626"/>
    <w:rsid w:val="00170776"/>
    <w:rsid w:val="001716C5"/>
    <w:rsid w:val="0017190C"/>
    <w:rsid w:val="0017197F"/>
    <w:rsid w:val="00173EE6"/>
    <w:rsid w:val="0017436F"/>
    <w:rsid w:val="00174D87"/>
    <w:rsid w:val="001754D5"/>
    <w:rsid w:val="0017579B"/>
    <w:rsid w:val="00176A66"/>
    <w:rsid w:val="00176E65"/>
    <w:rsid w:val="001774D2"/>
    <w:rsid w:val="001775B2"/>
    <w:rsid w:val="00177D68"/>
    <w:rsid w:val="0018001A"/>
    <w:rsid w:val="001801DC"/>
    <w:rsid w:val="00182086"/>
    <w:rsid w:val="00182708"/>
    <w:rsid w:val="00182BED"/>
    <w:rsid w:val="001832E6"/>
    <w:rsid w:val="00184ED7"/>
    <w:rsid w:val="001851AD"/>
    <w:rsid w:val="00185CA7"/>
    <w:rsid w:val="0018617C"/>
    <w:rsid w:val="0018684E"/>
    <w:rsid w:val="00186F44"/>
    <w:rsid w:val="00191DE0"/>
    <w:rsid w:val="00191F7A"/>
    <w:rsid w:val="001929A3"/>
    <w:rsid w:val="00194229"/>
    <w:rsid w:val="00194D63"/>
    <w:rsid w:val="0019593E"/>
    <w:rsid w:val="00195B86"/>
    <w:rsid w:val="0019675B"/>
    <w:rsid w:val="001968A3"/>
    <w:rsid w:val="001A01EB"/>
    <w:rsid w:val="001A08CB"/>
    <w:rsid w:val="001A3EB4"/>
    <w:rsid w:val="001A467A"/>
    <w:rsid w:val="001A59DC"/>
    <w:rsid w:val="001A6646"/>
    <w:rsid w:val="001A6C3C"/>
    <w:rsid w:val="001A6E02"/>
    <w:rsid w:val="001A703B"/>
    <w:rsid w:val="001A709F"/>
    <w:rsid w:val="001B0726"/>
    <w:rsid w:val="001B0834"/>
    <w:rsid w:val="001B10FA"/>
    <w:rsid w:val="001B170D"/>
    <w:rsid w:val="001B174A"/>
    <w:rsid w:val="001B2E00"/>
    <w:rsid w:val="001B2EAD"/>
    <w:rsid w:val="001B3161"/>
    <w:rsid w:val="001B3302"/>
    <w:rsid w:val="001B38CC"/>
    <w:rsid w:val="001B3CE2"/>
    <w:rsid w:val="001B58B5"/>
    <w:rsid w:val="001B615A"/>
    <w:rsid w:val="001B7E59"/>
    <w:rsid w:val="001C02BF"/>
    <w:rsid w:val="001C16D0"/>
    <w:rsid w:val="001C26C9"/>
    <w:rsid w:val="001C2D2E"/>
    <w:rsid w:val="001C2E84"/>
    <w:rsid w:val="001C2F69"/>
    <w:rsid w:val="001C303B"/>
    <w:rsid w:val="001C43F0"/>
    <w:rsid w:val="001C451B"/>
    <w:rsid w:val="001C465D"/>
    <w:rsid w:val="001C5AE3"/>
    <w:rsid w:val="001C5DDC"/>
    <w:rsid w:val="001C6056"/>
    <w:rsid w:val="001C650C"/>
    <w:rsid w:val="001C6BE9"/>
    <w:rsid w:val="001C6E09"/>
    <w:rsid w:val="001C6FC8"/>
    <w:rsid w:val="001D044F"/>
    <w:rsid w:val="001D08ED"/>
    <w:rsid w:val="001D0C56"/>
    <w:rsid w:val="001D0C90"/>
    <w:rsid w:val="001D16DF"/>
    <w:rsid w:val="001D19E4"/>
    <w:rsid w:val="001D1FA2"/>
    <w:rsid w:val="001D2ABE"/>
    <w:rsid w:val="001D32EB"/>
    <w:rsid w:val="001D3AFD"/>
    <w:rsid w:val="001D4054"/>
    <w:rsid w:val="001D46BA"/>
    <w:rsid w:val="001D4857"/>
    <w:rsid w:val="001D48BB"/>
    <w:rsid w:val="001D4FE9"/>
    <w:rsid w:val="001D661D"/>
    <w:rsid w:val="001D6A0C"/>
    <w:rsid w:val="001D6A27"/>
    <w:rsid w:val="001D6C84"/>
    <w:rsid w:val="001D7317"/>
    <w:rsid w:val="001E054F"/>
    <w:rsid w:val="001E06EC"/>
    <w:rsid w:val="001E15EA"/>
    <w:rsid w:val="001E1744"/>
    <w:rsid w:val="001E1A8B"/>
    <w:rsid w:val="001E1E80"/>
    <w:rsid w:val="001E2EA1"/>
    <w:rsid w:val="001E3DE9"/>
    <w:rsid w:val="001E3F17"/>
    <w:rsid w:val="001E55EB"/>
    <w:rsid w:val="001E64CC"/>
    <w:rsid w:val="001E6639"/>
    <w:rsid w:val="001E685C"/>
    <w:rsid w:val="001E72B1"/>
    <w:rsid w:val="001E7E0D"/>
    <w:rsid w:val="001E7EC9"/>
    <w:rsid w:val="001F0C07"/>
    <w:rsid w:val="001F14C5"/>
    <w:rsid w:val="001F191F"/>
    <w:rsid w:val="001F22A5"/>
    <w:rsid w:val="001F2C54"/>
    <w:rsid w:val="001F3027"/>
    <w:rsid w:val="001F4022"/>
    <w:rsid w:val="001F5706"/>
    <w:rsid w:val="001F5CC3"/>
    <w:rsid w:val="001F614F"/>
    <w:rsid w:val="001F6C29"/>
    <w:rsid w:val="001F6F87"/>
    <w:rsid w:val="001F771E"/>
    <w:rsid w:val="00200DA0"/>
    <w:rsid w:val="002012EC"/>
    <w:rsid w:val="002016D3"/>
    <w:rsid w:val="0020198C"/>
    <w:rsid w:val="002025DF"/>
    <w:rsid w:val="00202B0C"/>
    <w:rsid w:val="002032E0"/>
    <w:rsid w:val="002039B7"/>
    <w:rsid w:val="002047FE"/>
    <w:rsid w:val="0020528A"/>
    <w:rsid w:val="00205DB4"/>
    <w:rsid w:val="00205E68"/>
    <w:rsid w:val="00206538"/>
    <w:rsid w:val="00206975"/>
    <w:rsid w:val="002078C6"/>
    <w:rsid w:val="00210928"/>
    <w:rsid w:val="00210EA5"/>
    <w:rsid w:val="002116F1"/>
    <w:rsid w:val="0021197D"/>
    <w:rsid w:val="00211B5B"/>
    <w:rsid w:val="00212F35"/>
    <w:rsid w:val="0021311C"/>
    <w:rsid w:val="00215912"/>
    <w:rsid w:val="00216AD9"/>
    <w:rsid w:val="0022097A"/>
    <w:rsid w:val="002212D6"/>
    <w:rsid w:val="00221BBC"/>
    <w:rsid w:val="00222658"/>
    <w:rsid w:val="00223D41"/>
    <w:rsid w:val="00224601"/>
    <w:rsid w:val="00224A79"/>
    <w:rsid w:val="0022522F"/>
    <w:rsid w:val="002262C5"/>
    <w:rsid w:val="0022786F"/>
    <w:rsid w:val="00230DAF"/>
    <w:rsid w:val="0023135C"/>
    <w:rsid w:val="0023180C"/>
    <w:rsid w:val="00232A29"/>
    <w:rsid w:val="00232F04"/>
    <w:rsid w:val="0023306B"/>
    <w:rsid w:val="002331D0"/>
    <w:rsid w:val="002336D8"/>
    <w:rsid w:val="0023394A"/>
    <w:rsid w:val="00233C6C"/>
    <w:rsid w:val="00233FD2"/>
    <w:rsid w:val="002341E7"/>
    <w:rsid w:val="00234453"/>
    <w:rsid w:val="00234A5E"/>
    <w:rsid w:val="00234C18"/>
    <w:rsid w:val="002354E7"/>
    <w:rsid w:val="002360A1"/>
    <w:rsid w:val="00237BAA"/>
    <w:rsid w:val="0024012B"/>
    <w:rsid w:val="00240F8E"/>
    <w:rsid w:val="0024151F"/>
    <w:rsid w:val="002416C6"/>
    <w:rsid w:val="00241BE4"/>
    <w:rsid w:val="002426FF"/>
    <w:rsid w:val="002435EB"/>
    <w:rsid w:val="002438CD"/>
    <w:rsid w:val="00244177"/>
    <w:rsid w:val="00244C81"/>
    <w:rsid w:val="00244CB6"/>
    <w:rsid w:val="00244E05"/>
    <w:rsid w:val="00244EAA"/>
    <w:rsid w:val="002463DF"/>
    <w:rsid w:val="00246A54"/>
    <w:rsid w:val="002473DB"/>
    <w:rsid w:val="00250583"/>
    <w:rsid w:val="00250608"/>
    <w:rsid w:val="002515AF"/>
    <w:rsid w:val="00251D54"/>
    <w:rsid w:val="00252319"/>
    <w:rsid w:val="0025247F"/>
    <w:rsid w:val="0025293D"/>
    <w:rsid w:val="00252E34"/>
    <w:rsid w:val="002530FE"/>
    <w:rsid w:val="00253CE9"/>
    <w:rsid w:val="00254127"/>
    <w:rsid w:val="00254743"/>
    <w:rsid w:val="002550D6"/>
    <w:rsid w:val="002552B1"/>
    <w:rsid w:val="00255517"/>
    <w:rsid w:val="00256A17"/>
    <w:rsid w:val="00257350"/>
    <w:rsid w:val="00257A73"/>
    <w:rsid w:val="00257BD0"/>
    <w:rsid w:val="002600C6"/>
    <w:rsid w:val="00261C79"/>
    <w:rsid w:val="00261DE5"/>
    <w:rsid w:val="0026289B"/>
    <w:rsid w:val="00262B87"/>
    <w:rsid w:val="002639F8"/>
    <w:rsid w:val="00263BB3"/>
    <w:rsid w:val="00263F7A"/>
    <w:rsid w:val="00264554"/>
    <w:rsid w:val="00265A24"/>
    <w:rsid w:val="00265DD8"/>
    <w:rsid w:val="002662D9"/>
    <w:rsid w:val="002665F0"/>
    <w:rsid w:val="00266AF3"/>
    <w:rsid w:val="00266FDA"/>
    <w:rsid w:val="00267747"/>
    <w:rsid w:val="002719D5"/>
    <w:rsid w:val="00271D4D"/>
    <w:rsid w:val="00271F9A"/>
    <w:rsid w:val="00272A86"/>
    <w:rsid w:val="00272CE5"/>
    <w:rsid w:val="00273CDD"/>
    <w:rsid w:val="0027430B"/>
    <w:rsid w:val="00274551"/>
    <w:rsid w:val="002776B8"/>
    <w:rsid w:val="0028021E"/>
    <w:rsid w:val="00280F30"/>
    <w:rsid w:val="00281192"/>
    <w:rsid w:val="002814E9"/>
    <w:rsid w:val="00281AAF"/>
    <w:rsid w:val="00281D28"/>
    <w:rsid w:val="002832B2"/>
    <w:rsid w:val="00283B62"/>
    <w:rsid w:val="00284079"/>
    <w:rsid w:val="00284CB9"/>
    <w:rsid w:val="002855D0"/>
    <w:rsid w:val="002903E9"/>
    <w:rsid w:val="00291380"/>
    <w:rsid w:val="002918A6"/>
    <w:rsid w:val="00291C8E"/>
    <w:rsid w:val="00292653"/>
    <w:rsid w:val="00292D53"/>
    <w:rsid w:val="00293925"/>
    <w:rsid w:val="002944D1"/>
    <w:rsid w:val="0029464B"/>
    <w:rsid w:val="00294A70"/>
    <w:rsid w:val="0029528F"/>
    <w:rsid w:val="002958FE"/>
    <w:rsid w:val="00296022"/>
    <w:rsid w:val="00296225"/>
    <w:rsid w:val="002974C1"/>
    <w:rsid w:val="00297874"/>
    <w:rsid w:val="00297EA4"/>
    <w:rsid w:val="002A0738"/>
    <w:rsid w:val="002A0D02"/>
    <w:rsid w:val="002A17A0"/>
    <w:rsid w:val="002A1B13"/>
    <w:rsid w:val="002A34C8"/>
    <w:rsid w:val="002A367F"/>
    <w:rsid w:val="002A39D8"/>
    <w:rsid w:val="002A5CCC"/>
    <w:rsid w:val="002A5D07"/>
    <w:rsid w:val="002A61DD"/>
    <w:rsid w:val="002A6839"/>
    <w:rsid w:val="002A6853"/>
    <w:rsid w:val="002A6ADB"/>
    <w:rsid w:val="002B01BB"/>
    <w:rsid w:val="002B047C"/>
    <w:rsid w:val="002B04E5"/>
    <w:rsid w:val="002B0BE6"/>
    <w:rsid w:val="002B0C97"/>
    <w:rsid w:val="002B10AF"/>
    <w:rsid w:val="002B174C"/>
    <w:rsid w:val="002B1C97"/>
    <w:rsid w:val="002B2B13"/>
    <w:rsid w:val="002B2BE8"/>
    <w:rsid w:val="002B2D05"/>
    <w:rsid w:val="002B330E"/>
    <w:rsid w:val="002B3833"/>
    <w:rsid w:val="002B3B13"/>
    <w:rsid w:val="002B5236"/>
    <w:rsid w:val="002B5584"/>
    <w:rsid w:val="002B55FE"/>
    <w:rsid w:val="002B5CE1"/>
    <w:rsid w:val="002B6263"/>
    <w:rsid w:val="002B70A5"/>
    <w:rsid w:val="002C15F2"/>
    <w:rsid w:val="002C20C9"/>
    <w:rsid w:val="002C3A0E"/>
    <w:rsid w:val="002C3ABE"/>
    <w:rsid w:val="002C3B34"/>
    <w:rsid w:val="002C427C"/>
    <w:rsid w:val="002C49B4"/>
    <w:rsid w:val="002C5389"/>
    <w:rsid w:val="002C5619"/>
    <w:rsid w:val="002C6552"/>
    <w:rsid w:val="002C67A5"/>
    <w:rsid w:val="002C6D1F"/>
    <w:rsid w:val="002C72F8"/>
    <w:rsid w:val="002C783F"/>
    <w:rsid w:val="002C7B4B"/>
    <w:rsid w:val="002D0435"/>
    <w:rsid w:val="002D1454"/>
    <w:rsid w:val="002D1955"/>
    <w:rsid w:val="002D2A4A"/>
    <w:rsid w:val="002D2D8B"/>
    <w:rsid w:val="002D3274"/>
    <w:rsid w:val="002D34CB"/>
    <w:rsid w:val="002D36E8"/>
    <w:rsid w:val="002D481A"/>
    <w:rsid w:val="002D4F2D"/>
    <w:rsid w:val="002D5895"/>
    <w:rsid w:val="002D5B76"/>
    <w:rsid w:val="002D6C7B"/>
    <w:rsid w:val="002D6CB5"/>
    <w:rsid w:val="002D7011"/>
    <w:rsid w:val="002D73DD"/>
    <w:rsid w:val="002D743B"/>
    <w:rsid w:val="002D7BAA"/>
    <w:rsid w:val="002D7EE7"/>
    <w:rsid w:val="002E011C"/>
    <w:rsid w:val="002E09EC"/>
    <w:rsid w:val="002E0D89"/>
    <w:rsid w:val="002E1070"/>
    <w:rsid w:val="002E16A6"/>
    <w:rsid w:val="002E1848"/>
    <w:rsid w:val="002E1B9D"/>
    <w:rsid w:val="002E35C9"/>
    <w:rsid w:val="002E415E"/>
    <w:rsid w:val="002E4ECA"/>
    <w:rsid w:val="002E61AD"/>
    <w:rsid w:val="002E6836"/>
    <w:rsid w:val="002E6A4F"/>
    <w:rsid w:val="002E6D16"/>
    <w:rsid w:val="002E70A6"/>
    <w:rsid w:val="002F0199"/>
    <w:rsid w:val="002F0C5F"/>
    <w:rsid w:val="002F17DA"/>
    <w:rsid w:val="002F1E6A"/>
    <w:rsid w:val="002F1F03"/>
    <w:rsid w:val="002F3AD4"/>
    <w:rsid w:val="002F3EBE"/>
    <w:rsid w:val="002F3FFC"/>
    <w:rsid w:val="002F472D"/>
    <w:rsid w:val="002F5592"/>
    <w:rsid w:val="002F7E81"/>
    <w:rsid w:val="002F7F47"/>
    <w:rsid w:val="002F7F9C"/>
    <w:rsid w:val="00300276"/>
    <w:rsid w:val="0030028A"/>
    <w:rsid w:val="003002F8"/>
    <w:rsid w:val="0030049D"/>
    <w:rsid w:val="003005C0"/>
    <w:rsid w:val="00300915"/>
    <w:rsid w:val="00300A1F"/>
    <w:rsid w:val="00300E5D"/>
    <w:rsid w:val="003012C7"/>
    <w:rsid w:val="003017E3"/>
    <w:rsid w:val="00301C9D"/>
    <w:rsid w:val="00301DC2"/>
    <w:rsid w:val="00302794"/>
    <w:rsid w:val="00303271"/>
    <w:rsid w:val="0030338C"/>
    <w:rsid w:val="003035A1"/>
    <w:rsid w:val="00303633"/>
    <w:rsid w:val="00303A43"/>
    <w:rsid w:val="00304286"/>
    <w:rsid w:val="00304BC5"/>
    <w:rsid w:val="00304E93"/>
    <w:rsid w:val="0030643A"/>
    <w:rsid w:val="00306A2E"/>
    <w:rsid w:val="0030745B"/>
    <w:rsid w:val="00307F37"/>
    <w:rsid w:val="00310B82"/>
    <w:rsid w:val="0031108C"/>
    <w:rsid w:val="003112F5"/>
    <w:rsid w:val="00312C30"/>
    <w:rsid w:val="00312D9F"/>
    <w:rsid w:val="00313699"/>
    <w:rsid w:val="0031393C"/>
    <w:rsid w:val="00313CB7"/>
    <w:rsid w:val="00313EF7"/>
    <w:rsid w:val="0031400A"/>
    <w:rsid w:val="00314292"/>
    <w:rsid w:val="00314820"/>
    <w:rsid w:val="00315C4B"/>
    <w:rsid w:val="003174CC"/>
    <w:rsid w:val="00320027"/>
    <w:rsid w:val="00320AE5"/>
    <w:rsid w:val="0032156A"/>
    <w:rsid w:val="003216B6"/>
    <w:rsid w:val="00321F62"/>
    <w:rsid w:val="003220BA"/>
    <w:rsid w:val="0032358B"/>
    <w:rsid w:val="0032460A"/>
    <w:rsid w:val="00324D56"/>
    <w:rsid w:val="00325129"/>
    <w:rsid w:val="003257DB"/>
    <w:rsid w:val="003261E4"/>
    <w:rsid w:val="00326205"/>
    <w:rsid w:val="003266AD"/>
    <w:rsid w:val="00330FBE"/>
    <w:rsid w:val="003316A5"/>
    <w:rsid w:val="00331994"/>
    <w:rsid w:val="003333EE"/>
    <w:rsid w:val="003334F7"/>
    <w:rsid w:val="00333661"/>
    <w:rsid w:val="003337C6"/>
    <w:rsid w:val="0033478F"/>
    <w:rsid w:val="0033532D"/>
    <w:rsid w:val="003353C1"/>
    <w:rsid w:val="003358D4"/>
    <w:rsid w:val="00335EE6"/>
    <w:rsid w:val="00335FD0"/>
    <w:rsid w:val="00336248"/>
    <w:rsid w:val="00337E65"/>
    <w:rsid w:val="003405B9"/>
    <w:rsid w:val="0034175B"/>
    <w:rsid w:val="00341F0E"/>
    <w:rsid w:val="00342B1C"/>
    <w:rsid w:val="003430D8"/>
    <w:rsid w:val="003439F3"/>
    <w:rsid w:val="00343A24"/>
    <w:rsid w:val="00344687"/>
    <w:rsid w:val="00345049"/>
    <w:rsid w:val="00345258"/>
    <w:rsid w:val="003456FC"/>
    <w:rsid w:val="0034570F"/>
    <w:rsid w:val="003466BB"/>
    <w:rsid w:val="0034688C"/>
    <w:rsid w:val="003468BE"/>
    <w:rsid w:val="00346C6F"/>
    <w:rsid w:val="00347BF4"/>
    <w:rsid w:val="00347F87"/>
    <w:rsid w:val="00350C7F"/>
    <w:rsid w:val="00350D7A"/>
    <w:rsid w:val="00351879"/>
    <w:rsid w:val="00353466"/>
    <w:rsid w:val="00354ADC"/>
    <w:rsid w:val="00355609"/>
    <w:rsid w:val="00355752"/>
    <w:rsid w:val="00355819"/>
    <w:rsid w:val="00355C1B"/>
    <w:rsid w:val="00356696"/>
    <w:rsid w:val="00356B02"/>
    <w:rsid w:val="00357560"/>
    <w:rsid w:val="0035772B"/>
    <w:rsid w:val="00357884"/>
    <w:rsid w:val="00360B5B"/>
    <w:rsid w:val="00361663"/>
    <w:rsid w:val="003618BC"/>
    <w:rsid w:val="00361E99"/>
    <w:rsid w:val="00362518"/>
    <w:rsid w:val="0036289C"/>
    <w:rsid w:val="00363302"/>
    <w:rsid w:val="00366ADF"/>
    <w:rsid w:val="00366B65"/>
    <w:rsid w:val="003715F3"/>
    <w:rsid w:val="00374875"/>
    <w:rsid w:val="003754D6"/>
    <w:rsid w:val="00376417"/>
    <w:rsid w:val="003769B5"/>
    <w:rsid w:val="003806BF"/>
    <w:rsid w:val="003807D9"/>
    <w:rsid w:val="0038099B"/>
    <w:rsid w:val="00380A46"/>
    <w:rsid w:val="00380BC2"/>
    <w:rsid w:val="00381B37"/>
    <w:rsid w:val="0038262D"/>
    <w:rsid w:val="003830B8"/>
    <w:rsid w:val="003831B0"/>
    <w:rsid w:val="003838BA"/>
    <w:rsid w:val="00383AC2"/>
    <w:rsid w:val="00384759"/>
    <w:rsid w:val="00384883"/>
    <w:rsid w:val="0038662A"/>
    <w:rsid w:val="00386C67"/>
    <w:rsid w:val="0038754D"/>
    <w:rsid w:val="003909C0"/>
    <w:rsid w:val="00390C3E"/>
    <w:rsid w:val="00390C56"/>
    <w:rsid w:val="00391818"/>
    <w:rsid w:val="00391D3F"/>
    <w:rsid w:val="0039253A"/>
    <w:rsid w:val="00392956"/>
    <w:rsid w:val="00393389"/>
    <w:rsid w:val="0039397B"/>
    <w:rsid w:val="003951DA"/>
    <w:rsid w:val="0039549E"/>
    <w:rsid w:val="003956C0"/>
    <w:rsid w:val="00395E6C"/>
    <w:rsid w:val="00396276"/>
    <w:rsid w:val="003971E2"/>
    <w:rsid w:val="003A00D9"/>
    <w:rsid w:val="003A17AD"/>
    <w:rsid w:val="003A2683"/>
    <w:rsid w:val="003A2A07"/>
    <w:rsid w:val="003A30A6"/>
    <w:rsid w:val="003A450C"/>
    <w:rsid w:val="003A49D1"/>
    <w:rsid w:val="003A54CA"/>
    <w:rsid w:val="003A6135"/>
    <w:rsid w:val="003A6503"/>
    <w:rsid w:val="003A707A"/>
    <w:rsid w:val="003A7221"/>
    <w:rsid w:val="003A77BA"/>
    <w:rsid w:val="003A79F7"/>
    <w:rsid w:val="003A7BEC"/>
    <w:rsid w:val="003A7C9D"/>
    <w:rsid w:val="003B0F86"/>
    <w:rsid w:val="003B0FBE"/>
    <w:rsid w:val="003B11B5"/>
    <w:rsid w:val="003B1551"/>
    <w:rsid w:val="003B1748"/>
    <w:rsid w:val="003B2196"/>
    <w:rsid w:val="003B2D8D"/>
    <w:rsid w:val="003B39E9"/>
    <w:rsid w:val="003B4010"/>
    <w:rsid w:val="003B55C7"/>
    <w:rsid w:val="003B57FF"/>
    <w:rsid w:val="003B596A"/>
    <w:rsid w:val="003B5B0C"/>
    <w:rsid w:val="003B63FF"/>
    <w:rsid w:val="003B66CD"/>
    <w:rsid w:val="003B6AD8"/>
    <w:rsid w:val="003B6C10"/>
    <w:rsid w:val="003B7259"/>
    <w:rsid w:val="003B7282"/>
    <w:rsid w:val="003C020D"/>
    <w:rsid w:val="003C0AF6"/>
    <w:rsid w:val="003C0B06"/>
    <w:rsid w:val="003C1C0F"/>
    <w:rsid w:val="003C2506"/>
    <w:rsid w:val="003C251D"/>
    <w:rsid w:val="003C4826"/>
    <w:rsid w:val="003C5714"/>
    <w:rsid w:val="003C5CB2"/>
    <w:rsid w:val="003C6325"/>
    <w:rsid w:val="003C6431"/>
    <w:rsid w:val="003C74C6"/>
    <w:rsid w:val="003D04DA"/>
    <w:rsid w:val="003D0613"/>
    <w:rsid w:val="003D09CD"/>
    <w:rsid w:val="003D0A96"/>
    <w:rsid w:val="003D0DE5"/>
    <w:rsid w:val="003D1ABC"/>
    <w:rsid w:val="003D1D00"/>
    <w:rsid w:val="003D39DA"/>
    <w:rsid w:val="003D49F8"/>
    <w:rsid w:val="003D4F72"/>
    <w:rsid w:val="003D588D"/>
    <w:rsid w:val="003D6E48"/>
    <w:rsid w:val="003D6F8D"/>
    <w:rsid w:val="003D7217"/>
    <w:rsid w:val="003E0C42"/>
    <w:rsid w:val="003E0C84"/>
    <w:rsid w:val="003E131D"/>
    <w:rsid w:val="003E1EF4"/>
    <w:rsid w:val="003E2406"/>
    <w:rsid w:val="003E2908"/>
    <w:rsid w:val="003E2C47"/>
    <w:rsid w:val="003E33BF"/>
    <w:rsid w:val="003E3E6F"/>
    <w:rsid w:val="003E511E"/>
    <w:rsid w:val="003E5467"/>
    <w:rsid w:val="003E5BE2"/>
    <w:rsid w:val="003E6425"/>
    <w:rsid w:val="003E73C2"/>
    <w:rsid w:val="003F01BC"/>
    <w:rsid w:val="003F03D3"/>
    <w:rsid w:val="003F083A"/>
    <w:rsid w:val="003F095E"/>
    <w:rsid w:val="003F0DE8"/>
    <w:rsid w:val="003F1540"/>
    <w:rsid w:val="003F1D5C"/>
    <w:rsid w:val="003F2024"/>
    <w:rsid w:val="003F20A0"/>
    <w:rsid w:val="003F337C"/>
    <w:rsid w:val="003F33D4"/>
    <w:rsid w:val="003F3678"/>
    <w:rsid w:val="003F48CC"/>
    <w:rsid w:val="003F5214"/>
    <w:rsid w:val="003F6120"/>
    <w:rsid w:val="003F7D4F"/>
    <w:rsid w:val="004005FD"/>
    <w:rsid w:val="00400A3C"/>
    <w:rsid w:val="00400AB6"/>
    <w:rsid w:val="0040161B"/>
    <w:rsid w:val="00401EFF"/>
    <w:rsid w:val="00402138"/>
    <w:rsid w:val="00402336"/>
    <w:rsid w:val="004025BA"/>
    <w:rsid w:val="004032C1"/>
    <w:rsid w:val="00404B7B"/>
    <w:rsid w:val="004052D8"/>
    <w:rsid w:val="004108BA"/>
    <w:rsid w:val="004129E1"/>
    <w:rsid w:val="00412D24"/>
    <w:rsid w:val="00413B99"/>
    <w:rsid w:val="0041403D"/>
    <w:rsid w:val="0041434D"/>
    <w:rsid w:val="00414686"/>
    <w:rsid w:val="004154BF"/>
    <w:rsid w:val="0041752F"/>
    <w:rsid w:val="00417E74"/>
    <w:rsid w:val="00421393"/>
    <w:rsid w:val="00421A7B"/>
    <w:rsid w:val="00421EBC"/>
    <w:rsid w:val="004226EA"/>
    <w:rsid w:val="00423D75"/>
    <w:rsid w:val="004244E2"/>
    <w:rsid w:val="00427C34"/>
    <w:rsid w:val="0043004F"/>
    <w:rsid w:val="00430785"/>
    <w:rsid w:val="00431433"/>
    <w:rsid w:val="004315FC"/>
    <w:rsid w:val="00431E63"/>
    <w:rsid w:val="00432BA7"/>
    <w:rsid w:val="00432BDE"/>
    <w:rsid w:val="00432DC8"/>
    <w:rsid w:val="00433926"/>
    <w:rsid w:val="0043429B"/>
    <w:rsid w:val="0043501E"/>
    <w:rsid w:val="004366F9"/>
    <w:rsid w:val="00436D08"/>
    <w:rsid w:val="00436FB6"/>
    <w:rsid w:val="004421CB"/>
    <w:rsid w:val="00442370"/>
    <w:rsid w:val="00442974"/>
    <w:rsid w:val="00443103"/>
    <w:rsid w:val="00443449"/>
    <w:rsid w:val="00443B44"/>
    <w:rsid w:val="004459B2"/>
    <w:rsid w:val="00445DA3"/>
    <w:rsid w:val="00445FA8"/>
    <w:rsid w:val="00446057"/>
    <w:rsid w:val="00446454"/>
    <w:rsid w:val="00446B1C"/>
    <w:rsid w:val="00446C4A"/>
    <w:rsid w:val="00447045"/>
    <w:rsid w:val="00447CC9"/>
    <w:rsid w:val="0045033D"/>
    <w:rsid w:val="00450FAE"/>
    <w:rsid w:val="0045148B"/>
    <w:rsid w:val="004514B0"/>
    <w:rsid w:val="00452CF7"/>
    <w:rsid w:val="004532E7"/>
    <w:rsid w:val="00453E39"/>
    <w:rsid w:val="00454200"/>
    <w:rsid w:val="0045440C"/>
    <w:rsid w:val="00455CB9"/>
    <w:rsid w:val="00455F3B"/>
    <w:rsid w:val="00456847"/>
    <w:rsid w:val="00456B78"/>
    <w:rsid w:val="004574D9"/>
    <w:rsid w:val="00457DE7"/>
    <w:rsid w:val="004606BE"/>
    <w:rsid w:val="00460CC0"/>
    <w:rsid w:val="00460FA2"/>
    <w:rsid w:val="0046154A"/>
    <w:rsid w:val="00462BD5"/>
    <w:rsid w:val="00462D89"/>
    <w:rsid w:val="00462F77"/>
    <w:rsid w:val="004635AC"/>
    <w:rsid w:val="00463A5D"/>
    <w:rsid w:val="004653E3"/>
    <w:rsid w:val="0046617E"/>
    <w:rsid w:val="00466EF3"/>
    <w:rsid w:val="004671FD"/>
    <w:rsid w:val="00467F6E"/>
    <w:rsid w:val="00470593"/>
    <w:rsid w:val="0047215B"/>
    <w:rsid w:val="00472345"/>
    <w:rsid w:val="00472456"/>
    <w:rsid w:val="00472868"/>
    <w:rsid w:val="00472F36"/>
    <w:rsid w:val="00473C53"/>
    <w:rsid w:val="00473C84"/>
    <w:rsid w:val="0047570E"/>
    <w:rsid w:val="004763EA"/>
    <w:rsid w:val="00476629"/>
    <w:rsid w:val="00477275"/>
    <w:rsid w:val="004806FB"/>
    <w:rsid w:val="00481508"/>
    <w:rsid w:val="0048229F"/>
    <w:rsid w:val="00483250"/>
    <w:rsid w:val="0048366E"/>
    <w:rsid w:val="00490F81"/>
    <w:rsid w:val="00491690"/>
    <w:rsid w:val="00491731"/>
    <w:rsid w:val="00492039"/>
    <w:rsid w:val="00492A79"/>
    <w:rsid w:val="0049389C"/>
    <w:rsid w:val="00493AEF"/>
    <w:rsid w:val="00493D19"/>
    <w:rsid w:val="00494405"/>
    <w:rsid w:val="00495289"/>
    <w:rsid w:val="0049561F"/>
    <w:rsid w:val="00495891"/>
    <w:rsid w:val="00496377"/>
    <w:rsid w:val="0049641F"/>
    <w:rsid w:val="00496474"/>
    <w:rsid w:val="0049684E"/>
    <w:rsid w:val="00496C55"/>
    <w:rsid w:val="004A05E2"/>
    <w:rsid w:val="004A06D9"/>
    <w:rsid w:val="004A1E01"/>
    <w:rsid w:val="004A20B9"/>
    <w:rsid w:val="004A3D24"/>
    <w:rsid w:val="004A4152"/>
    <w:rsid w:val="004A5743"/>
    <w:rsid w:val="004A5949"/>
    <w:rsid w:val="004A5BDA"/>
    <w:rsid w:val="004A5BFF"/>
    <w:rsid w:val="004A62FF"/>
    <w:rsid w:val="004B02E1"/>
    <w:rsid w:val="004B0457"/>
    <w:rsid w:val="004B04E9"/>
    <w:rsid w:val="004B1709"/>
    <w:rsid w:val="004B18D0"/>
    <w:rsid w:val="004B1DA5"/>
    <w:rsid w:val="004B1E5B"/>
    <w:rsid w:val="004B2303"/>
    <w:rsid w:val="004B2F0B"/>
    <w:rsid w:val="004B3801"/>
    <w:rsid w:val="004B3B84"/>
    <w:rsid w:val="004B3C60"/>
    <w:rsid w:val="004B4813"/>
    <w:rsid w:val="004B4DB1"/>
    <w:rsid w:val="004B5488"/>
    <w:rsid w:val="004B573F"/>
    <w:rsid w:val="004B6BC6"/>
    <w:rsid w:val="004B6D0B"/>
    <w:rsid w:val="004B7743"/>
    <w:rsid w:val="004B7F76"/>
    <w:rsid w:val="004C1E50"/>
    <w:rsid w:val="004C252B"/>
    <w:rsid w:val="004C431F"/>
    <w:rsid w:val="004C4869"/>
    <w:rsid w:val="004C4916"/>
    <w:rsid w:val="004C4E08"/>
    <w:rsid w:val="004C5348"/>
    <w:rsid w:val="004C5448"/>
    <w:rsid w:val="004C6110"/>
    <w:rsid w:val="004C6D4D"/>
    <w:rsid w:val="004C6F58"/>
    <w:rsid w:val="004C6FF0"/>
    <w:rsid w:val="004C758C"/>
    <w:rsid w:val="004C791F"/>
    <w:rsid w:val="004C7D79"/>
    <w:rsid w:val="004C7D84"/>
    <w:rsid w:val="004D0442"/>
    <w:rsid w:val="004D1D42"/>
    <w:rsid w:val="004D243D"/>
    <w:rsid w:val="004D2D58"/>
    <w:rsid w:val="004D2FD5"/>
    <w:rsid w:val="004D32B0"/>
    <w:rsid w:val="004D3F3F"/>
    <w:rsid w:val="004D47A1"/>
    <w:rsid w:val="004D4A7A"/>
    <w:rsid w:val="004D551A"/>
    <w:rsid w:val="004D5CA8"/>
    <w:rsid w:val="004D5EF4"/>
    <w:rsid w:val="004D6BEE"/>
    <w:rsid w:val="004D6C8B"/>
    <w:rsid w:val="004D6CFB"/>
    <w:rsid w:val="004D73E5"/>
    <w:rsid w:val="004E118C"/>
    <w:rsid w:val="004E2248"/>
    <w:rsid w:val="004E287B"/>
    <w:rsid w:val="004E3333"/>
    <w:rsid w:val="004E3FEF"/>
    <w:rsid w:val="004E5ADA"/>
    <w:rsid w:val="004E6093"/>
    <w:rsid w:val="004E7211"/>
    <w:rsid w:val="004E7329"/>
    <w:rsid w:val="004E7B6F"/>
    <w:rsid w:val="004F0251"/>
    <w:rsid w:val="004F0425"/>
    <w:rsid w:val="004F093D"/>
    <w:rsid w:val="004F0E83"/>
    <w:rsid w:val="004F103E"/>
    <w:rsid w:val="004F16D9"/>
    <w:rsid w:val="004F206A"/>
    <w:rsid w:val="004F25BD"/>
    <w:rsid w:val="004F283B"/>
    <w:rsid w:val="004F2F8D"/>
    <w:rsid w:val="004F3781"/>
    <w:rsid w:val="004F3BEB"/>
    <w:rsid w:val="004F40F6"/>
    <w:rsid w:val="004F5416"/>
    <w:rsid w:val="004F54B2"/>
    <w:rsid w:val="004F6583"/>
    <w:rsid w:val="004F6B4B"/>
    <w:rsid w:val="004F78E2"/>
    <w:rsid w:val="004F7EE3"/>
    <w:rsid w:val="005002E4"/>
    <w:rsid w:val="00500AEA"/>
    <w:rsid w:val="00501C3D"/>
    <w:rsid w:val="00501DDC"/>
    <w:rsid w:val="0050248B"/>
    <w:rsid w:val="005027BF"/>
    <w:rsid w:val="00502823"/>
    <w:rsid w:val="005030CF"/>
    <w:rsid w:val="00503C4D"/>
    <w:rsid w:val="00503CF1"/>
    <w:rsid w:val="00503D00"/>
    <w:rsid w:val="005043E0"/>
    <w:rsid w:val="00504A96"/>
    <w:rsid w:val="00505019"/>
    <w:rsid w:val="00505E9E"/>
    <w:rsid w:val="00505FB5"/>
    <w:rsid w:val="00505FBB"/>
    <w:rsid w:val="005075F6"/>
    <w:rsid w:val="00507C20"/>
    <w:rsid w:val="00510646"/>
    <w:rsid w:val="00511553"/>
    <w:rsid w:val="00511EFA"/>
    <w:rsid w:val="005120D9"/>
    <w:rsid w:val="005123C1"/>
    <w:rsid w:val="00512FA5"/>
    <w:rsid w:val="005138A1"/>
    <w:rsid w:val="00513D2B"/>
    <w:rsid w:val="00513D4B"/>
    <w:rsid w:val="00514176"/>
    <w:rsid w:val="00516198"/>
    <w:rsid w:val="0051685C"/>
    <w:rsid w:val="00516EEA"/>
    <w:rsid w:val="00517557"/>
    <w:rsid w:val="005178B0"/>
    <w:rsid w:val="00517B54"/>
    <w:rsid w:val="00520B62"/>
    <w:rsid w:val="00520DD3"/>
    <w:rsid w:val="005211A8"/>
    <w:rsid w:val="00521268"/>
    <w:rsid w:val="00522640"/>
    <w:rsid w:val="005226AE"/>
    <w:rsid w:val="0052286B"/>
    <w:rsid w:val="00524DE7"/>
    <w:rsid w:val="0052586A"/>
    <w:rsid w:val="00526401"/>
    <w:rsid w:val="00526B9F"/>
    <w:rsid w:val="00526E36"/>
    <w:rsid w:val="00526E4A"/>
    <w:rsid w:val="00526E8A"/>
    <w:rsid w:val="00527CDD"/>
    <w:rsid w:val="00530146"/>
    <w:rsid w:val="0053129E"/>
    <w:rsid w:val="005312B8"/>
    <w:rsid w:val="005312FE"/>
    <w:rsid w:val="00534E87"/>
    <w:rsid w:val="00535149"/>
    <w:rsid w:val="005361C2"/>
    <w:rsid w:val="005363E2"/>
    <w:rsid w:val="00536EE7"/>
    <w:rsid w:val="00536EF9"/>
    <w:rsid w:val="005377CC"/>
    <w:rsid w:val="0054069E"/>
    <w:rsid w:val="0054114F"/>
    <w:rsid w:val="00543BC1"/>
    <w:rsid w:val="00543BEB"/>
    <w:rsid w:val="00543DBA"/>
    <w:rsid w:val="00543EC8"/>
    <w:rsid w:val="0054443E"/>
    <w:rsid w:val="00544BF3"/>
    <w:rsid w:val="00544E43"/>
    <w:rsid w:val="00544F5C"/>
    <w:rsid w:val="00545D57"/>
    <w:rsid w:val="00545DCE"/>
    <w:rsid w:val="00545E03"/>
    <w:rsid w:val="00546312"/>
    <w:rsid w:val="0054646F"/>
    <w:rsid w:val="0054661A"/>
    <w:rsid w:val="00547BFF"/>
    <w:rsid w:val="00551200"/>
    <w:rsid w:val="00551852"/>
    <w:rsid w:val="005520C8"/>
    <w:rsid w:val="00552466"/>
    <w:rsid w:val="005531CE"/>
    <w:rsid w:val="005532A3"/>
    <w:rsid w:val="005539AD"/>
    <w:rsid w:val="00553C49"/>
    <w:rsid w:val="00553D2B"/>
    <w:rsid w:val="00554340"/>
    <w:rsid w:val="00554E5D"/>
    <w:rsid w:val="00554F39"/>
    <w:rsid w:val="005554DB"/>
    <w:rsid w:val="00555FE7"/>
    <w:rsid w:val="00556477"/>
    <w:rsid w:val="005565BE"/>
    <w:rsid w:val="0055672B"/>
    <w:rsid w:val="00556FFE"/>
    <w:rsid w:val="00562109"/>
    <w:rsid w:val="005630A6"/>
    <w:rsid w:val="00563726"/>
    <w:rsid w:val="00563F55"/>
    <w:rsid w:val="005657BC"/>
    <w:rsid w:val="005665BD"/>
    <w:rsid w:val="0056751D"/>
    <w:rsid w:val="005708D4"/>
    <w:rsid w:val="00570CFD"/>
    <w:rsid w:val="005712A5"/>
    <w:rsid w:val="00571B03"/>
    <w:rsid w:val="00572DE6"/>
    <w:rsid w:val="005731A4"/>
    <w:rsid w:val="00573B9B"/>
    <w:rsid w:val="005754EA"/>
    <w:rsid w:val="00575DDE"/>
    <w:rsid w:val="005770F5"/>
    <w:rsid w:val="00580246"/>
    <w:rsid w:val="00580A08"/>
    <w:rsid w:val="00580B2D"/>
    <w:rsid w:val="00580F35"/>
    <w:rsid w:val="0058135E"/>
    <w:rsid w:val="005829CC"/>
    <w:rsid w:val="00582DAC"/>
    <w:rsid w:val="005836AB"/>
    <w:rsid w:val="005836FD"/>
    <w:rsid w:val="005838A7"/>
    <w:rsid w:val="00583A7A"/>
    <w:rsid w:val="00583AB6"/>
    <w:rsid w:val="005850FA"/>
    <w:rsid w:val="005860E6"/>
    <w:rsid w:val="00586123"/>
    <w:rsid w:val="00587A08"/>
    <w:rsid w:val="005903EF"/>
    <w:rsid w:val="0059049F"/>
    <w:rsid w:val="005915A6"/>
    <w:rsid w:val="005915F5"/>
    <w:rsid w:val="00591A28"/>
    <w:rsid w:val="00591F1C"/>
    <w:rsid w:val="0059235C"/>
    <w:rsid w:val="005926BB"/>
    <w:rsid w:val="00592C34"/>
    <w:rsid w:val="0059425C"/>
    <w:rsid w:val="00594448"/>
    <w:rsid w:val="00596297"/>
    <w:rsid w:val="005969C4"/>
    <w:rsid w:val="00596CAB"/>
    <w:rsid w:val="005A032D"/>
    <w:rsid w:val="005A0A9B"/>
    <w:rsid w:val="005A0D83"/>
    <w:rsid w:val="005A23E6"/>
    <w:rsid w:val="005A2D08"/>
    <w:rsid w:val="005A30C7"/>
    <w:rsid w:val="005A4097"/>
    <w:rsid w:val="005A4554"/>
    <w:rsid w:val="005A4B9B"/>
    <w:rsid w:val="005A4F72"/>
    <w:rsid w:val="005A653F"/>
    <w:rsid w:val="005A6867"/>
    <w:rsid w:val="005A693A"/>
    <w:rsid w:val="005A6E3F"/>
    <w:rsid w:val="005A6FAF"/>
    <w:rsid w:val="005A7160"/>
    <w:rsid w:val="005A761C"/>
    <w:rsid w:val="005B1B94"/>
    <w:rsid w:val="005B3D9F"/>
    <w:rsid w:val="005B4164"/>
    <w:rsid w:val="005B48AD"/>
    <w:rsid w:val="005B51F6"/>
    <w:rsid w:val="005B6DFF"/>
    <w:rsid w:val="005B76F9"/>
    <w:rsid w:val="005C2049"/>
    <w:rsid w:val="005C3613"/>
    <w:rsid w:val="005C3BCF"/>
    <w:rsid w:val="005C3E20"/>
    <w:rsid w:val="005C4109"/>
    <w:rsid w:val="005C4145"/>
    <w:rsid w:val="005C4D0E"/>
    <w:rsid w:val="005C5874"/>
    <w:rsid w:val="005C5BB4"/>
    <w:rsid w:val="005C6D5E"/>
    <w:rsid w:val="005C748A"/>
    <w:rsid w:val="005C7FBB"/>
    <w:rsid w:val="005D0668"/>
    <w:rsid w:val="005D0986"/>
    <w:rsid w:val="005D0AF4"/>
    <w:rsid w:val="005D0D24"/>
    <w:rsid w:val="005D1AF9"/>
    <w:rsid w:val="005D1CEA"/>
    <w:rsid w:val="005D1D64"/>
    <w:rsid w:val="005D3180"/>
    <w:rsid w:val="005D59B6"/>
    <w:rsid w:val="005D6E8B"/>
    <w:rsid w:val="005E0145"/>
    <w:rsid w:val="005E0965"/>
    <w:rsid w:val="005E0F97"/>
    <w:rsid w:val="005E12E5"/>
    <w:rsid w:val="005E1679"/>
    <w:rsid w:val="005E1A4C"/>
    <w:rsid w:val="005E2A4F"/>
    <w:rsid w:val="005E2CE4"/>
    <w:rsid w:val="005E38E1"/>
    <w:rsid w:val="005E3C50"/>
    <w:rsid w:val="005E5503"/>
    <w:rsid w:val="005E56E7"/>
    <w:rsid w:val="005E5845"/>
    <w:rsid w:val="005E63DB"/>
    <w:rsid w:val="005E7202"/>
    <w:rsid w:val="005F0135"/>
    <w:rsid w:val="005F06F4"/>
    <w:rsid w:val="005F33C3"/>
    <w:rsid w:val="005F3D90"/>
    <w:rsid w:val="005F4A70"/>
    <w:rsid w:val="005F51F8"/>
    <w:rsid w:val="005F5BA0"/>
    <w:rsid w:val="005F614A"/>
    <w:rsid w:val="005F61CE"/>
    <w:rsid w:val="005F6675"/>
    <w:rsid w:val="005F6F5C"/>
    <w:rsid w:val="005F7AAC"/>
    <w:rsid w:val="005F7CE8"/>
    <w:rsid w:val="00600182"/>
    <w:rsid w:val="006004A0"/>
    <w:rsid w:val="00600760"/>
    <w:rsid w:val="00600F22"/>
    <w:rsid w:val="006019FA"/>
    <w:rsid w:val="00601BA8"/>
    <w:rsid w:val="0060219D"/>
    <w:rsid w:val="006021DF"/>
    <w:rsid w:val="00602284"/>
    <w:rsid w:val="00602D33"/>
    <w:rsid w:val="006030B7"/>
    <w:rsid w:val="00603377"/>
    <w:rsid w:val="0060358D"/>
    <w:rsid w:val="006038B9"/>
    <w:rsid w:val="00604521"/>
    <w:rsid w:val="00606FA2"/>
    <w:rsid w:val="00607A8C"/>
    <w:rsid w:val="0061105D"/>
    <w:rsid w:val="0061121C"/>
    <w:rsid w:val="00611414"/>
    <w:rsid w:val="00611B8E"/>
    <w:rsid w:val="00612607"/>
    <w:rsid w:val="00613015"/>
    <w:rsid w:val="00613E98"/>
    <w:rsid w:val="00614148"/>
    <w:rsid w:val="00614D21"/>
    <w:rsid w:val="00615741"/>
    <w:rsid w:val="00615859"/>
    <w:rsid w:val="006174FE"/>
    <w:rsid w:val="00617E37"/>
    <w:rsid w:val="006207AC"/>
    <w:rsid w:val="006210D8"/>
    <w:rsid w:val="00622262"/>
    <w:rsid w:val="006222B9"/>
    <w:rsid w:val="00622990"/>
    <w:rsid w:val="00622A32"/>
    <w:rsid w:val="00622AD8"/>
    <w:rsid w:val="00623477"/>
    <w:rsid w:val="00623BBF"/>
    <w:rsid w:val="00623F9A"/>
    <w:rsid w:val="00624241"/>
    <w:rsid w:val="00624372"/>
    <w:rsid w:val="006250CE"/>
    <w:rsid w:val="006260FD"/>
    <w:rsid w:val="00627129"/>
    <w:rsid w:val="00627478"/>
    <w:rsid w:val="006278ED"/>
    <w:rsid w:val="00627DAE"/>
    <w:rsid w:val="0063205C"/>
    <w:rsid w:val="006324A3"/>
    <w:rsid w:val="006334B0"/>
    <w:rsid w:val="006338DA"/>
    <w:rsid w:val="00634FB1"/>
    <w:rsid w:val="006369DF"/>
    <w:rsid w:val="006374E6"/>
    <w:rsid w:val="00640FDA"/>
    <w:rsid w:val="00641B42"/>
    <w:rsid w:val="00641BCB"/>
    <w:rsid w:val="00641C4C"/>
    <w:rsid w:val="00642B7C"/>
    <w:rsid w:val="00644D23"/>
    <w:rsid w:val="00645492"/>
    <w:rsid w:val="00646143"/>
    <w:rsid w:val="00647048"/>
    <w:rsid w:val="006474A7"/>
    <w:rsid w:val="0064766F"/>
    <w:rsid w:val="006479C2"/>
    <w:rsid w:val="00650F8D"/>
    <w:rsid w:val="00651075"/>
    <w:rsid w:val="00651EBB"/>
    <w:rsid w:val="00652041"/>
    <w:rsid w:val="006521C1"/>
    <w:rsid w:val="00652446"/>
    <w:rsid w:val="00654477"/>
    <w:rsid w:val="0065647A"/>
    <w:rsid w:val="00656669"/>
    <w:rsid w:val="00656908"/>
    <w:rsid w:val="00656A83"/>
    <w:rsid w:val="00656DC4"/>
    <w:rsid w:val="00656F74"/>
    <w:rsid w:val="006573AE"/>
    <w:rsid w:val="0065749C"/>
    <w:rsid w:val="00657C86"/>
    <w:rsid w:val="006602DC"/>
    <w:rsid w:val="006607F3"/>
    <w:rsid w:val="0066117B"/>
    <w:rsid w:val="00661280"/>
    <w:rsid w:val="00661996"/>
    <w:rsid w:val="00661E12"/>
    <w:rsid w:val="00662829"/>
    <w:rsid w:val="00663F4D"/>
    <w:rsid w:val="00665E20"/>
    <w:rsid w:val="00666119"/>
    <w:rsid w:val="00666567"/>
    <w:rsid w:val="0066713D"/>
    <w:rsid w:val="006700A6"/>
    <w:rsid w:val="006705F1"/>
    <w:rsid w:val="0067109C"/>
    <w:rsid w:val="00671375"/>
    <w:rsid w:val="00671BE5"/>
    <w:rsid w:val="00672807"/>
    <w:rsid w:val="0067293D"/>
    <w:rsid w:val="0067420D"/>
    <w:rsid w:val="0067476C"/>
    <w:rsid w:val="00675CC5"/>
    <w:rsid w:val="00676169"/>
    <w:rsid w:val="006770F3"/>
    <w:rsid w:val="00677194"/>
    <w:rsid w:val="00677FE5"/>
    <w:rsid w:val="006803CF"/>
    <w:rsid w:val="006805D4"/>
    <w:rsid w:val="00680777"/>
    <w:rsid w:val="006809DC"/>
    <w:rsid w:val="006809F7"/>
    <w:rsid w:val="0068152E"/>
    <w:rsid w:val="00681860"/>
    <w:rsid w:val="00681EDE"/>
    <w:rsid w:val="00682618"/>
    <w:rsid w:val="006826BD"/>
    <w:rsid w:val="00682C9B"/>
    <w:rsid w:val="00683AB2"/>
    <w:rsid w:val="00684709"/>
    <w:rsid w:val="00685173"/>
    <w:rsid w:val="006856A5"/>
    <w:rsid w:val="0068626A"/>
    <w:rsid w:val="00690CF3"/>
    <w:rsid w:val="0069165E"/>
    <w:rsid w:val="0069168A"/>
    <w:rsid w:val="006917A1"/>
    <w:rsid w:val="00692118"/>
    <w:rsid w:val="006927A9"/>
    <w:rsid w:val="0069572A"/>
    <w:rsid w:val="00695869"/>
    <w:rsid w:val="00696331"/>
    <w:rsid w:val="00696A4A"/>
    <w:rsid w:val="00696CC2"/>
    <w:rsid w:val="00696CCF"/>
    <w:rsid w:val="006A0821"/>
    <w:rsid w:val="006A1303"/>
    <w:rsid w:val="006A1BD6"/>
    <w:rsid w:val="006A20BB"/>
    <w:rsid w:val="006A26B2"/>
    <w:rsid w:val="006A2F71"/>
    <w:rsid w:val="006A3D60"/>
    <w:rsid w:val="006A5B04"/>
    <w:rsid w:val="006A5C8D"/>
    <w:rsid w:val="006A68ED"/>
    <w:rsid w:val="006A6FD1"/>
    <w:rsid w:val="006A7832"/>
    <w:rsid w:val="006A7AC2"/>
    <w:rsid w:val="006B15F5"/>
    <w:rsid w:val="006B1A40"/>
    <w:rsid w:val="006B2DB5"/>
    <w:rsid w:val="006B32D8"/>
    <w:rsid w:val="006B345E"/>
    <w:rsid w:val="006B371A"/>
    <w:rsid w:val="006B4234"/>
    <w:rsid w:val="006B4A80"/>
    <w:rsid w:val="006B50B3"/>
    <w:rsid w:val="006B553C"/>
    <w:rsid w:val="006B588D"/>
    <w:rsid w:val="006B5CB6"/>
    <w:rsid w:val="006B6B26"/>
    <w:rsid w:val="006B735C"/>
    <w:rsid w:val="006B7A9B"/>
    <w:rsid w:val="006C0175"/>
    <w:rsid w:val="006C10E0"/>
    <w:rsid w:val="006C1784"/>
    <w:rsid w:val="006C17DF"/>
    <w:rsid w:val="006C1C6D"/>
    <w:rsid w:val="006C30D6"/>
    <w:rsid w:val="006C40F1"/>
    <w:rsid w:val="006C4AB3"/>
    <w:rsid w:val="006C5B22"/>
    <w:rsid w:val="006C6BBB"/>
    <w:rsid w:val="006C6CAC"/>
    <w:rsid w:val="006C731F"/>
    <w:rsid w:val="006C7348"/>
    <w:rsid w:val="006C7AD3"/>
    <w:rsid w:val="006D06AC"/>
    <w:rsid w:val="006D0D07"/>
    <w:rsid w:val="006D13E2"/>
    <w:rsid w:val="006D1AC5"/>
    <w:rsid w:val="006D1D09"/>
    <w:rsid w:val="006D1F70"/>
    <w:rsid w:val="006D226F"/>
    <w:rsid w:val="006D39BE"/>
    <w:rsid w:val="006D39E5"/>
    <w:rsid w:val="006D3B76"/>
    <w:rsid w:val="006D41FC"/>
    <w:rsid w:val="006D551F"/>
    <w:rsid w:val="006D5A9B"/>
    <w:rsid w:val="006D61B1"/>
    <w:rsid w:val="006D6566"/>
    <w:rsid w:val="006D76A5"/>
    <w:rsid w:val="006D78DB"/>
    <w:rsid w:val="006E06BF"/>
    <w:rsid w:val="006E175D"/>
    <w:rsid w:val="006E283F"/>
    <w:rsid w:val="006E3CC2"/>
    <w:rsid w:val="006E42DF"/>
    <w:rsid w:val="006E4352"/>
    <w:rsid w:val="006E4F24"/>
    <w:rsid w:val="006E5FE0"/>
    <w:rsid w:val="006F04DD"/>
    <w:rsid w:val="006F1982"/>
    <w:rsid w:val="006F1A3F"/>
    <w:rsid w:val="006F2414"/>
    <w:rsid w:val="006F37E2"/>
    <w:rsid w:val="006F4250"/>
    <w:rsid w:val="006F53CD"/>
    <w:rsid w:val="006F5488"/>
    <w:rsid w:val="006F5D6A"/>
    <w:rsid w:val="006F64CC"/>
    <w:rsid w:val="006F7DD4"/>
    <w:rsid w:val="0070137C"/>
    <w:rsid w:val="0070250F"/>
    <w:rsid w:val="007031B0"/>
    <w:rsid w:val="007039C1"/>
    <w:rsid w:val="00703D4F"/>
    <w:rsid w:val="0070442A"/>
    <w:rsid w:val="00704C42"/>
    <w:rsid w:val="0070522D"/>
    <w:rsid w:val="007056E7"/>
    <w:rsid w:val="00705D8B"/>
    <w:rsid w:val="007063F0"/>
    <w:rsid w:val="00707438"/>
    <w:rsid w:val="00707FDC"/>
    <w:rsid w:val="00710542"/>
    <w:rsid w:val="00710907"/>
    <w:rsid w:val="00711AC0"/>
    <w:rsid w:val="00711FC9"/>
    <w:rsid w:val="0071261A"/>
    <w:rsid w:val="00712EB1"/>
    <w:rsid w:val="00712F4D"/>
    <w:rsid w:val="00713084"/>
    <w:rsid w:val="00713BBC"/>
    <w:rsid w:val="00714D32"/>
    <w:rsid w:val="00715C01"/>
    <w:rsid w:val="00715D5A"/>
    <w:rsid w:val="0071758D"/>
    <w:rsid w:val="007176FB"/>
    <w:rsid w:val="00717B28"/>
    <w:rsid w:val="007204C8"/>
    <w:rsid w:val="007207A2"/>
    <w:rsid w:val="007210D8"/>
    <w:rsid w:val="00721E6A"/>
    <w:rsid w:val="0072323A"/>
    <w:rsid w:val="00724216"/>
    <w:rsid w:val="00724AF7"/>
    <w:rsid w:val="00724C41"/>
    <w:rsid w:val="00725CED"/>
    <w:rsid w:val="00727255"/>
    <w:rsid w:val="0073070B"/>
    <w:rsid w:val="00730D5A"/>
    <w:rsid w:val="00731106"/>
    <w:rsid w:val="00731307"/>
    <w:rsid w:val="00731402"/>
    <w:rsid w:val="00731F2F"/>
    <w:rsid w:val="00732048"/>
    <w:rsid w:val="00732259"/>
    <w:rsid w:val="00732672"/>
    <w:rsid w:val="007327D4"/>
    <w:rsid w:val="00733414"/>
    <w:rsid w:val="00733B6A"/>
    <w:rsid w:val="00733C69"/>
    <w:rsid w:val="00733D08"/>
    <w:rsid w:val="00735827"/>
    <w:rsid w:val="00735CEB"/>
    <w:rsid w:val="00736519"/>
    <w:rsid w:val="007369AA"/>
    <w:rsid w:val="007379A4"/>
    <w:rsid w:val="00737B8D"/>
    <w:rsid w:val="00741588"/>
    <w:rsid w:val="0074185D"/>
    <w:rsid w:val="0074200C"/>
    <w:rsid w:val="00742388"/>
    <w:rsid w:val="0074450A"/>
    <w:rsid w:val="00744E7F"/>
    <w:rsid w:val="007460FE"/>
    <w:rsid w:val="007467D8"/>
    <w:rsid w:val="00746E99"/>
    <w:rsid w:val="00747542"/>
    <w:rsid w:val="0074755C"/>
    <w:rsid w:val="007500A4"/>
    <w:rsid w:val="00750515"/>
    <w:rsid w:val="00750910"/>
    <w:rsid w:val="007511EA"/>
    <w:rsid w:val="00751611"/>
    <w:rsid w:val="00751F9B"/>
    <w:rsid w:val="00752B8C"/>
    <w:rsid w:val="00752F55"/>
    <w:rsid w:val="007549DC"/>
    <w:rsid w:val="007558E7"/>
    <w:rsid w:val="00755C2F"/>
    <w:rsid w:val="007563CD"/>
    <w:rsid w:val="00756900"/>
    <w:rsid w:val="00760051"/>
    <w:rsid w:val="00760255"/>
    <w:rsid w:val="00760460"/>
    <w:rsid w:val="00761C3A"/>
    <w:rsid w:val="00761E3C"/>
    <w:rsid w:val="00763CA2"/>
    <w:rsid w:val="00763DF7"/>
    <w:rsid w:val="00763E6F"/>
    <w:rsid w:val="00764154"/>
    <w:rsid w:val="007641AC"/>
    <w:rsid w:val="007648BA"/>
    <w:rsid w:val="007648C9"/>
    <w:rsid w:val="00764B4E"/>
    <w:rsid w:val="00765536"/>
    <w:rsid w:val="007656E6"/>
    <w:rsid w:val="00765DEE"/>
    <w:rsid w:val="00767440"/>
    <w:rsid w:val="00770404"/>
    <w:rsid w:val="00771795"/>
    <w:rsid w:val="00771DF1"/>
    <w:rsid w:val="007722C2"/>
    <w:rsid w:val="00772923"/>
    <w:rsid w:val="00772A35"/>
    <w:rsid w:val="00772BA6"/>
    <w:rsid w:val="00772DEF"/>
    <w:rsid w:val="00773664"/>
    <w:rsid w:val="00773F8C"/>
    <w:rsid w:val="00773FC0"/>
    <w:rsid w:val="007740AB"/>
    <w:rsid w:val="00775E6B"/>
    <w:rsid w:val="00777BC6"/>
    <w:rsid w:val="00777C93"/>
    <w:rsid w:val="00780910"/>
    <w:rsid w:val="0078156D"/>
    <w:rsid w:val="00781DA9"/>
    <w:rsid w:val="00781DC3"/>
    <w:rsid w:val="007824DA"/>
    <w:rsid w:val="00784205"/>
    <w:rsid w:val="007852CB"/>
    <w:rsid w:val="007867F5"/>
    <w:rsid w:val="00786FFA"/>
    <w:rsid w:val="007877D5"/>
    <w:rsid w:val="0078780C"/>
    <w:rsid w:val="007908FF"/>
    <w:rsid w:val="007931B1"/>
    <w:rsid w:val="0079357A"/>
    <w:rsid w:val="00794D45"/>
    <w:rsid w:val="00795EE6"/>
    <w:rsid w:val="00796464"/>
    <w:rsid w:val="0079693F"/>
    <w:rsid w:val="00796E7C"/>
    <w:rsid w:val="0079774B"/>
    <w:rsid w:val="00797CE7"/>
    <w:rsid w:val="007A0201"/>
    <w:rsid w:val="007A0CD8"/>
    <w:rsid w:val="007A129B"/>
    <w:rsid w:val="007A1338"/>
    <w:rsid w:val="007A2761"/>
    <w:rsid w:val="007A2827"/>
    <w:rsid w:val="007A31A7"/>
    <w:rsid w:val="007A3486"/>
    <w:rsid w:val="007A4D61"/>
    <w:rsid w:val="007A509A"/>
    <w:rsid w:val="007A54CD"/>
    <w:rsid w:val="007A5BBB"/>
    <w:rsid w:val="007A679B"/>
    <w:rsid w:val="007A6EA4"/>
    <w:rsid w:val="007A6FE8"/>
    <w:rsid w:val="007A74E2"/>
    <w:rsid w:val="007A7567"/>
    <w:rsid w:val="007A75A1"/>
    <w:rsid w:val="007A783E"/>
    <w:rsid w:val="007B06B9"/>
    <w:rsid w:val="007B0FBB"/>
    <w:rsid w:val="007B1663"/>
    <w:rsid w:val="007B1A40"/>
    <w:rsid w:val="007B21FA"/>
    <w:rsid w:val="007B27E1"/>
    <w:rsid w:val="007B27FF"/>
    <w:rsid w:val="007B2AB1"/>
    <w:rsid w:val="007B2DFE"/>
    <w:rsid w:val="007B3022"/>
    <w:rsid w:val="007B33AA"/>
    <w:rsid w:val="007B3725"/>
    <w:rsid w:val="007B3795"/>
    <w:rsid w:val="007B38E5"/>
    <w:rsid w:val="007B3DAB"/>
    <w:rsid w:val="007B46B4"/>
    <w:rsid w:val="007B51E0"/>
    <w:rsid w:val="007B5E45"/>
    <w:rsid w:val="007B695C"/>
    <w:rsid w:val="007B7578"/>
    <w:rsid w:val="007B7A2E"/>
    <w:rsid w:val="007B7E51"/>
    <w:rsid w:val="007C1832"/>
    <w:rsid w:val="007C1AA3"/>
    <w:rsid w:val="007C1BBB"/>
    <w:rsid w:val="007C2C54"/>
    <w:rsid w:val="007C3115"/>
    <w:rsid w:val="007C3E8D"/>
    <w:rsid w:val="007C4414"/>
    <w:rsid w:val="007C49BD"/>
    <w:rsid w:val="007C4E5A"/>
    <w:rsid w:val="007C4E94"/>
    <w:rsid w:val="007C5BA8"/>
    <w:rsid w:val="007C5ED2"/>
    <w:rsid w:val="007C60E3"/>
    <w:rsid w:val="007C62CC"/>
    <w:rsid w:val="007C63A2"/>
    <w:rsid w:val="007C6BB9"/>
    <w:rsid w:val="007C7A28"/>
    <w:rsid w:val="007D11D9"/>
    <w:rsid w:val="007D1292"/>
    <w:rsid w:val="007D1A19"/>
    <w:rsid w:val="007D4433"/>
    <w:rsid w:val="007D48E5"/>
    <w:rsid w:val="007D4B7E"/>
    <w:rsid w:val="007D50D4"/>
    <w:rsid w:val="007D5852"/>
    <w:rsid w:val="007D5C3F"/>
    <w:rsid w:val="007D690C"/>
    <w:rsid w:val="007E0310"/>
    <w:rsid w:val="007E0634"/>
    <w:rsid w:val="007E0A41"/>
    <w:rsid w:val="007E1935"/>
    <w:rsid w:val="007E1A2E"/>
    <w:rsid w:val="007E1B5E"/>
    <w:rsid w:val="007E1E44"/>
    <w:rsid w:val="007E32D6"/>
    <w:rsid w:val="007E4829"/>
    <w:rsid w:val="007E4A57"/>
    <w:rsid w:val="007E5B23"/>
    <w:rsid w:val="007E6FB5"/>
    <w:rsid w:val="007E7BF5"/>
    <w:rsid w:val="007E7F4F"/>
    <w:rsid w:val="007F00EE"/>
    <w:rsid w:val="007F0643"/>
    <w:rsid w:val="007F147F"/>
    <w:rsid w:val="007F3685"/>
    <w:rsid w:val="007F51D3"/>
    <w:rsid w:val="007F5846"/>
    <w:rsid w:val="007F5C1C"/>
    <w:rsid w:val="007F5D2C"/>
    <w:rsid w:val="007F6594"/>
    <w:rsid w:val="007F6BDE"/>
    <w:rsid w:val="007F6C23"/>
    <w:rsid w:val="007F7980"/>
    <w:rsid w:val="0080009B"/>
    <w:rsid w:val="008009BB"/>
    <w:rsid w:val="00800B1A"/>
    <w:rsid w:val="008011A7"/>
    <w:rsid w:val="00801357"/>
    <w:rsid w:val="008014DE"/>
    <w:rsid w:val="0080224B"/>
    <w:rsid w:val="008028B7"/>
    <w:rsid w:val="00802A76"/>
    <w:rsid w:val="00804829"/>
    <w:rsid w:val="00804F06"/>
    <w:rsid w:val="00805B96"/>
    <w:rsid w:val="0080727F"/>
    <w:rsid w:val="00810AEE"/>
    <w:rsid w:val="008111A0"/>
    <w:rsid w:val="00812270"/>
    <w:rsid w:val="0081254F"/>
    <w:rsid w:val="00813862"/>
    <w:rsid w:val="00814291"/>
    <w:rsid w:val="008146E3"/>
    <w:rsid w:val="00814F4D"/>
    <w:rsid w:val="00815587"/>
    <w:rsid w:val="00815E24"/>
    <w:rsid w:val="00817646"/>
    <w:rsid w:val="00817B49"/>
    <w:rsid w:val="008201F1"/>
    <w:rsid w:val="008206E0"/>
    <w:rsid w:val="00820A93"/>
    <w:rsid w:val="00820D84"/>
    <w:rsid w:val="008210D3"/>
    <w:rsid w:val="00821971"/>
    <w:rsid w:val="00821B7D"/>
    <w:rsid w:val="00821CB8"/>
    <w:rsid w:val="00823ABD"/>
    <w:rsid w:val="008243A5"/>
    <w:rsid w:val="008248DE"/>
    <w:rsid w:val="00825A30"/>
    <w:rsid w:val="00826389"/>
    <w:rsid w:val="0082686D"/>
    <w:rsid w:val="00826E51"/>
    <w:rsid w:val="008278BE"/>
    <w:rsid w:val="008301F4"/>
    <w:rsid w:val="00830F1F"/>
    <w:rsid w:val="008313EC"/>
    <w:rsid w:val="0083167E"/>
    <w:rsid w:val="0083188D"/>
    <w:rsid w:val="00831D98"/>
    <w:rsid w:val="00833ADF"/>
    <w:rsid w:val="00833EC3"/>
    <w:rsid w:val="00833F02"/>
    <w:rsid w:val="00834F48"/>
    <w:rsid w:val="008352AD"/>
    <w:rsid w:val="0083650D"/>
    <w:rsid w:val="008378FA"/>
    <w:rsid w:val="008411B4"/>
    <w:rsid w:val="00841CD1"/>
    <w:rsid w:val="0084304E"/>
    <w:rsid w:val="008436C9"/>
    <w:rsid w:val="008436DB"/>
    <w:rsid w:val="00843B92"/>
    <w:rsid w:val="0084481D"/>
    <w:rsid w:val="00844A9C"/>
    <w:rsid w:val="008455AF"/>
    <w:rsid w:val="00846236"/>
    <w:rsid w:val="00847570"/>
    <w:rsid w:val="00847E95"/>
    <w:rsid w:val="00850152"/>
    <w:rsid w:val="00850351"/>
    <w:rsid w:val="00850E58"/>
    <w:rsid w:val="00851260"/>
    <w:rsid w:val="00851432"/>
    <w:rsid w:val="00851F44"/>
    <w:rsid w:val="008522B5"/>
    <w:rsid w:val="0085369F"/>
    <w:rsid w:val="00854B0B"/>
    <w:rsid w:val="00854E5D"/>
    <w:rsid w:val="0085505C"/>
    <w:rsid w:val="00855F6D"/>
    <w:rsid w:val="00855F90"/>
    <w:rsid w:val="008563C9"/>
    <w:rsid w:val="008601F1"/>
    <w:rsid w:val="008610B0"/>
    <w:rsid w:val="0086183A"/>
    <w:rsid w:val="0086206C"/>
    <w:rsid w:val="00863794"/>
    <w:rsid w:val="008658E0"/>
    <w:rsid w:val="00865A0D"/>
    <w:rsid w:val="008662DD"/>
    <w:rsid w:val="008666AD"/>
    <w:rsid w:val="00867EFF"/>
    <w:rsid w:val="00867F8B"/>
    <w:rsid w:val="008700CB"/>
    <w:rsid w:val="00870642"/>
    <w:rsid w:val="008708D9"/>
    <w:rsid w:val="00872398"/>
    <w:rsid w:val="008726E6"/>
    <w:rsid w:val="00872D00"/>
    <w:rsid w:val="00873899"/>
    <w:rsid w:val="00873FE9"/>
    <w:rsid w:val="008741F6"/>
    <w:rsid w:val="00874E14"/>
    <w:rsid w:val="00874F5C"/>
    <w:rsid w:val="00875332"/>
    <w:rsid w:val="0087691C"/>
    <w:rsid w:val="00876A68"/>
    <w:rsid w:val="00876C46"/>
    <w:rsid w:val="00877060"/>
    <w:rsid w:val="0087726C"/>
    <w:rsid w:val="00877A7E"/>
    <w:rsid w:val="00877DF6"/>
    <w:rsid w:val="00881903"/>
    <w:rsid w:val="0088195F"/>
    <w:rsid w:val="008837EF"/>
    <w:rsid w:val="00883F96"/>
    <w:rsid w:val="008843C2"/>
    <w:rsid w:val="0088517E"/>
    <w:rsid w:val="00885574"/>
    <w:rsid w:val="00885A64"/>
    <w:rsid w:val="00887C43"/>
    <w:rsid w:val="00890519"/>
    <w:rsid w:val="00890687"/>
    <w:rsid w:val="00890B1E"/>
    <w:rsid w:val="00891315"/>
    <w:rsid w:val="008913EC"/>
    <w:rsid w:val="00891760"/>
    <w:rsid w:val="008925F7"/>
    <w:rsid w:val="00892814"/>
    <w:rsid w:val="00893A7E"/>
    <w:rsid w:val="0089453D"/>
    <w:rsid w:val="008952E2"/>
    <w:rsid w:val="008963A6"/>
    <w:rsid w:val="008969C6"/>
    <w:rsid w:val="008975CE"/>
    <w:rsid w:val="008979F0"/>
    <w:rsid w:val="00897BFD"/>
    <w:rsid w:val="008A0503"/>
    <w:rsid w:val="008A0A83"/>
    <w:rsid w:val="008A27C8"/>
    <w:rsid w:val="008A2C0D"/>
    <w:rsid w:val="008A365F"/>
    <w:rsid w:val="008A4197"/>
    <w:rsid w:val="008A4773"/>
    <w:rsid w:val="008A500D"/>
    <w:rsid w:val="008A50A5"/>
    <w:rsid w:val="008A53FD"/>
    <w:rsid w:val="008A6D8E"/>
    <w:rsid w:val="008A7772"/>
    <w:rsid w:val="008A7A53"/>
    <w:rsid w:val="008A7B39"/>
    <w:rsid w:val="008B1594"/>
    <w:rsid w:val="008B1833"/>
    <w:rsid w:val="008B3190"/>
    <w:rsid w:val="008B4642"/>
    <w:rsid w:val="008B480A"/>
    <w:rsid w:val="008B5525"/>
    <w:rsid w:val="008B5FAC"/>
    <w:rsid w:val="008B6487"/>
    <w:rsid w:val="008B65B0"/>
    <w:rsid w:val="008B682E"/>
    <w:rsid w:val="008B68B8"/>
    <w:rsid w:val="008B6B20"/>
    <w:rsid w:val="008C0918"/>
    <w:rsid w:val="008C0ED9"/>
    <w:rsid w:val="008C0FDA"/>
    <w:rsid w:val="008C2A3D"/>
    <w:rsid w:val="008C2A92"/>
    <w:rsid w:val="008C4884"/>
    <w:rsid w:val="008C4E22"/>
    <w:rsid w:val="008C5B91"/>
    <w:rsid w:val="008C665A"/>
    <w:rsid w:val="008C677F"/>
    <w:rsid w:val="008C7509"/>
    <w:rsid w:val="008C7B8C"/>
    <w:rsid w:val="008D052D"/>
    <w:rsid w:val="008D0587"/>
    <w:rsid w:val="008D061C"/>
    <w:rsid w:val="008D094E"/>
    <w:rsid w:val="008D0D09"/>
    <w:rsid w:val="008D19C6"/>
    <w:rsid w:val="008D1A70"/>
    <w:rsid w:val="008D1ECC"/>
    <w:rsid w:val="008D2433"/>
    <w:rsid w:val="008D2C4B"/>
    <w:rsid w:val="008D4102"/>
    <w:rsid w:val="008D49DE"/>
    <w:rsid w:val="008D5414"/>
    <w:rsid w:val="008D544E"/>
    <w:rsid w:val="008D5D2F"/>
    <w:rsid w:val="008D770F"/>
    <w:rsid w:val="008E06DD"/>
    <w:rsid w:val="008E08A7"/>
    <w:rsid w:val="008E1A49"/>
    <w:rsid w:val="008E2257"/>
    <w:rsid w:val="008E234F"/>
    <w:rsid w:val="008E27C9"/>
    <w:rsid w:val="008E280A"/>
    <w:rsid w:val="008E3ECF"/>
    <w:rsid w:val="008E3F72"/>
    <w:rsid w:val="008E4247"/>
    <w:rsid w:val="008E4ECC"/>
    <w:rsid w:val="008E5464"/>
    <w:rsid w:val="008E558C"/>
    <w:rsid w:val="008E5993"/>
    <w:rsid w:val="008E5D95"/>
    <w:rsid w:val="008E5EB2"/>
    <w:rsid w:val="008E65F2"/>
    <w:rsid w:val="008E6950"/>
    <w:rsid w:val="008E73FB"/>
    <w:rsid w:val="008F03F8"/>
    <w:rsid w:val="008F0AA9"/>
    <w:rsid w:val="008F0E5E"/>
    <w:rsid w:val="008F182B"/>
    <w:rsid w:val="008F1A3A"/>
    <w:rsid w:val="008F21D6"/>
    <w:rsid w:val="008F22AC"/>
    <w:rsid w:val="008F353B"/>
    <w:rsid w:val="008F367F"/>
    <w:rsid w:val="008F384E"/>
    <w:rsid w:val="008F3F83"/>
    <w:rsid w:val="008F44C4"/>
    <w:rsid w:val="008F5212"/>
    <w:rsid w:val="008F641F"/>
    <w:rsid w:val="008F6BFB"/>
    <w:rsid w:val="008F71D3"/>
    <w:rsid w:val="008F7595"/>
    <w:rsid w:val="008F7EF0"/>
    <w:rsid w:val="00900005"/>
    <w:rsid w:val="00900874"/>
    <w:rsid w:val="009009F8"/>
    <w:rsid w:val="009015DA"/>
    <w:rsid w:val="00902760"/>
    <w:rsid w:val="0090315E"/>
    <w:rsid w:val="009035AB"/>
    <w:rsid w:val="00904081"/>
    <w:rsid w:val="00904A0A"/>
    <w:rsid w:val="00905A71"/>
    <w:rsid w:val="00905F10"/>
    <w:rsid w:val="00905FF4"/>
    <w:rsid w:val="0090636C"/>
    <w:rsid w:val="00906737"/>
    <w:rsid w:val="00911757"/>
    <w:rsid w:val="00911B07"/>
    <w:rsid w:val="00912064"/>
    <w:rsid w:val="00912EE2"/>
    <w:rsid w:val="00913749"/>
    <w:rsid w:val="009139AC"/>
    <w:rsid w:val="00913BC9"/>
    <w:rsid w:val="009143D4"/>
    <w:rsid w:val="0091449E"/>
    <w:rsid w:val="00914A7A"/>
    <w:rsid w:val="00915901"/>
    <w:rsid w:val="009159D5"/>
    <w:rsid w:val="009164C3"/>
    <w:rsid w:val="0091654D"/>
    <w:rsid w:val="009166A5"/>
    <w:rsid w:val="0091672F"/>
    <w:rsid w:val="00916D00"/>
    <w:rsid w:val="00916D9D"/>
    <w:rsid w:val="00917DC1"/>
    <w:rsid w:val="00920A8D"/>
    <w:rsid w:val="00920CD4"/>
    <w:rsid w:val="0092158E"/>
    <w:rsid w:val="00921880"/>
    <w:rsid w:val="009219FA"/>
    <w:rsid w:val="009221CA"/>
    <w:rsid w:val="00922334"/>
    <w:rsid w:val="009226B9"/>
    <w:rsid w:val="00923CF0"/>
    <w:rsid w:val="009263E3"/>
    <w:rsid w:val="0092794F"/>
    <w:rsid w:val="009279F7"/>
    <w:rsid w:val="00930D73"/>
    <w:rsid w:val="00931268"/>
    <w:rsid w:val="00931B48"/>
    <w:rsid w:val="00931E84"/>
    <w:rsid w:val="00932175"/>
    <w:rsid w:val="00932FAE"/>
    <w:rsid w:val="00933577"/>
    <w:rsid w:val="00933F2D"/>
    <w:rsid w:val="009348A9"/>
    <w:rsid w:val="00934B31"/>
    <w:rsid w:val="009356DE"/>
    <w:rsid w:val="00936D2F"/>
    <w:rsid w:val="00937054"/>
    <w:rsid w:val="009377FF"/>
    <w:rsid w:val="009400F7"/>
    <w:rsid w:val="00941C82"/>
    <w:rsid w:val="0094265A"/>
    <w:rsid w:val="009427DB"/>
    <w:rsid w:val="00943810"/>
    <w:rsid w:val="00943D39"/>
    <w:rsid w:val="009451B4"/>
    <w:rsid w:val="00945C8B"/>
    <w:rsid w:val="0094670D"/>
    <w:rsid w:val="00946886"/>
    <w:rsid w:val="00946901"/>
    <w:rsid w:val="00946FE7"/>
    <w:rsid w:val="00947011"/>
    <w:rsid w:val="00947BB8"/>
    <w:rsid w:val="00947DC6"/>
    <w:rsid w:val="0095047D"/>
    <w:rsid w:val="00950B3D"/>
    <w:rsid w:val="00952478"/>
    <w:rsid w:val="0095326F"/>
    <w:rsid w:val="00953ED9"/>
    <w:rsid w:val="00954403"/>
    <w:rsid w:val="00954F0B"/>
    <w:rsid w:val="00954F5F"/>
    <w:rsid w:val="009558A0"/>
    <w:rsid w:val="00955C18"/>
    <w:rsid w:val="00956262"/>
    <w:rsid w:val="009569DF"/>
    <w:rsid w:val="00957120"/>
    <w:rsid w:val="0095713A"/>
    <w:rsid w:val="009574B2"/>
    <w:rsid w:val="009578BF"/>
    <w:rsid w:val="00957CA5"/>
    <w:rsid w:val="00960423"/>
    <w:rsid w:val="00961386"/>
    <w:rsid w:val="0096210A"/>
    <w:rsid w:val="00962170"/>
    <w:rsid w:val="00964735"/>
    <w:rsid w:val="00964F88"/>
    <w:rsid w:val="00965866"/>
    <w:rsid w:val="0096610A"/>
    <w:rsid w:val="00966B7D"/>
    <w:rsid w:val="00966BC3"/>
    <w:rsid w:val="00966C49"/>
    <w:rsid w:val="00970E42"/>
    <w:rsid w:val="00971833"/>
    <w:rsid w:val="00971B89"/>
    <w:rsid w:val="00971D53"/>
    <w:rsid w:val="00971D6B"/>
    <w:rsid w:val="00971F27"/>
    <w:rsid w:val="009733F6"/>
    <w:rsid w:val="00973736"/>
    <w:rsid w:val="0097391D"/>
    <w:rsid w:val="00974F8F"/>
    <w:rsid w:val="009750CB"/>
    <w:rsid w:val="00975B1A"/>
    <w:rsid w:val="00975E5C"/>
    <w:rsid w:val="00976029"/>
    <w:rsid w:val="00977332"/>
    <w:rsid w:val="00977D1D"/>
    <w:rsid w:val="00977D46"/>
    <w:rsid w:val="00980FD0"/>
    <w:rsid w:val="0098202A"/>
    <w:rsid w:val="00982606"/>
    <w:rsid w:val="009826D5"/>
    <w:rsid w:val="009829E9"/>
    <w:rsid w:val="00983CD1"/>
    <w:rsid w:val="00983D25"/>
    <w:rsid w:val="009842B1"/>
    <w:rsid w:val="00984AF9"/>
    <w:rsid w:val="00984E4A"/>
    <w:rsid w:val="009857EC"/>
    <w:rsid w:val="00985ED3"/>
    <w:rsid w:val="00986DF2"/>
    <w:rsid w:val="00987B28"/>
    <w:rsid w:val="00990C82"/>
    <w:rsid w:val="00991555"/>
    <w:rsid w:val="00991E19"/>
    <w:rsid w:val="00993015"/>
    <w:rsid w:val="00993953"/>
    <w:rsid w:val="009945EB"/>
    <w:rsid w:val="00994AFF"/>
    <w:rsid w:val="009950FF"/>
    <w:rsid w:val="00995360"/>
    <w:rsid w:val="00995ADC"/>
    <w:rsid w:val="00995BAE"/>
    <w:rsid w:val="0099607E"/>
    <w:rsid w:val="009961A3"/>
    <w:rsid w:val="00997A0E"/>
    <w:rsid w:val="00997D78"/>
    <w:rsid w:val="009A0CEA"/>
    <w:rsid w:val="009A16A6"/>
    <w:rsid w:val="009A174A"/>
    <w:rsid w:val="009A2CF9"/>
    <w:rsid w:val="009A2F53"/>
    <w:rsid w:val="009A388A"/>
    <w:rsid w:val="009A4A07"/>
    <w:rsid w:val="009A4F9E"/>
    <w:rsid w:val="009A54D1"/>
    <w:rsid w:val="009A5881"/>
    <w:rsid w:val="009A5CF3"/>
    <w:rsid w:val="009A63EB"/>
    <w:rsid w:val="009A6795"/>
    <w:rsid w:val="009B01BE"/>
    <w:rsid w:val="009B05B7"/>
    <w:rsid w:val="009B06BF"/>
    <w:rsid w:val="009B1509"/>
    <w:rsid w:val="009B1A7B"/>
    <w:rsid w:val="009B3F0C"/>
    <w:rsid w:val="009B4863"/>
    <w:rsid w:val="009B6A58"/>
    <w:rsid w:val="009C035F"/>
    <w:rsid w:val="009C0DAC"/>
    <w:rsid w:val="009C2633"/>
    <w:rsid w:val="009C328F"/>
    <w:rsid w:val="009C4C97"/>
    <w:rsid w:val="009C53F3"/>
    <w:rsid w:val="009C5751"/>
    <w:rsid w:val="009C5A9D"/>
    <w:rsid w:val="009C5AF3"/>
    <w:rsid w:val="009C6475"/>
    <w:rsid w:val="009C6493"/>
    <w:rsid w:val="009C6F79"/>
    <w:rsid w:val="009C7140"/>
    <w:rsid w:val="009D155C"/>
    <w:rsid w:val="009D1DBC"/>
    <w:rsid w:val="009D1EAD"/>
    <w:rsid w:val="009D2657"/>
    <w:rsid w:val="009D28BD"/>
    <w:rsid w:val="009D31E2"/>
    <w:rsid w:val="009D330A"/>
    <w:rsid w:val="009D474A"/>
    <w:rsid w:val="009D48ED"/>
    <w:rsid w:val="009D5719"/>
    <w:rsid w:val="009D6837"/>
    <w:rsid w:val="009D6FC6"/>
    <w:rsid w:val="009D7237"/>
    <w:rsid w:val="009D7267"/>
    <w:rsid w:val="009E05B1"/>
    <w:rsid w:val="009E20D7"/>
    <w:rsid w:val="009E20EE"/>
    <w:rsid w:val="009E26A8"/>
    <w:rsid w:val="009E3725"/>
    <w:rsid w:val="009E4942"/>
    <w:rsid w:val="009E55CF"/>
    <w:rsid w:val="009E5A9D"/>
    <w:rsid w:val="009E7E07"/>
    <w:rsid w:val="009E7FB2"/>
    <w:rsid w:val="009F0EB8"/>
    <w:rsid w:val="009F10C0"/>
    <w:rsid w:val="009F1316"/>
    <w:rsid w:val="009F1761"/>
    <w:rsid w:val="009F18B5"/>
    <w:rsid w:val="009F2899"/>
    <w:rsid w:val="009F2A47"/>
    <w:rsid w:val="009F3533"/>
    <w:rsid w:val="009F3B11"/>
    <w:rsid w:val="009F3F4A"/>
    <w:rsid w:val="009F5788"/>
    <w:rsid w:val="009F5F76"/>
    <w:rsid w:val="009F63BD"/>
    <w:rsid w:val="009F704A"/>
    <w:rsid w:val="009F7096"/>
    <w:rsid w:val="009F7950"/>
    <w:rsid w:val="00A0018B"/>
    <w:rsid w:val="00A01BD6"/>
    <w:rsid w:val="00A0256D"/>
    <w:rsid w:val="00A02AB9"/>
    <w:rsid w:val="00A03BB3"/>
    <w:rsid w:val="00A03DB0"/>
    <w:rsid w:val="00A0456C"/>
    <w:rsid w:val="00A045E4"/>
    <w:rsid w:val="00A05565"/>
    <w:rsid w:val="00A05C3A"/>
    <w:rsid w:val="00A07395"/>
    <w:rsid w:val="00A07569"/>
    <w:rsid w:val="00A101BD"/>
    <w:rsid w:val="00A10237"/>
    <w:rsid w:val="00A10E2D"/>
    <w:rsid w:val="00A112EA"/>
    <w:rsid w:val="00A1195E"/>
    <w:rsid w:val="00A11E85"/>
    <w:rsid w:val="00A11F60"/>
    <w:rsid w:val="00A12174"/>
    <w:rsid w:val="00A12527"/>
    <w:rsid w:val="00A13804"/>
    <w:rsid w:val="00A140BF"/>
    <w:rsid w:val="00A14729"/>
    <w:rsid w:val="00A14A3B"/>
    <w:rsid w:val="00A1514C"/>
    <w:rsid w:val="00A15FF8"/>
    <w:rsid w:val="00A166E7"/>
    <w:rsid w:val="00A16BF0"/>
    <w:rsid w:val="00A16F2A"/>
    <w:rsid w:val="00A179A9"/>
    <w:rsid w:val="00A20035"/>
    <w:rsid w:val="00A20265"/>
    <w:rsid w:val="00A20593"/>
    <w:rsid w:val="00A20891"/>
    <w:rsid w:val="00A21809"/>
    <w:rsid w:val="00A219EB"/>
    <w:rsid w:val="00A22200"/>
    <w:rsid w:val="00A2237D"/>
    <w:rsid w:val="00A238A6"/>
    <w:rsid w:val="00A247E2"/>
    <w:rsid w:val="00A25836"/>
    <w:rsid w:val="00A26645"/>
    <w:rsid w:val="00A266AC"/>
    <w:rsid w:val="00A26878"/>
    <w:rsid w:val="00A26A08"/>
    <w:rsid w:val="00A3082D"/>
    <w:rsid w:val="00A310D5"/>
    <w:rsid w:val="00A31240"/>
    <w:rsid w:val="00A3126F"/>
    <w:rsid w:val="00A325CE"/>
    <w:rsid w:val="00A33AD7"/>
    <w:rsid w:val="00A34796"/>
    <w:rsid w:val="00A34879"/>
    <w:rsid w:val="00A34902"/>
    <w:rsid w:val="00A34D08"/>
    <w:rsid w:val="00A363EA"/>
    <w:rsid w:val="00A41CE3"/>
    <w:rsid w:val="00A41FB9"/>
    <w:rsid w:val="00A421D6"/>
    <w:rsid w:val="00A430A3"/>
    <w:rsid w:val="00A4312F"/>
    <w:rsid w:val="00A4322C"/>
    <w:rsid w:val="00A432C4"/>
    <w:rsid w:val="00A44486"/>
    <w:rsid w:val="00A44689"/>
    <w:rsid w:val="00A44DC5"/>
    <w:rsid w:val="00A44DF8"/>
    <w:rsid w:val="00A45413"/>
    <w:rsid w:val="00A455FA"/>
    <w:rsid w:val="00A4573E"/>
    <w:rsid w:val="00A45840"/>
    <w:rsid w:val="00A45A27"/>
    <w:rsid w:val="00A46CFB"/>
    <w:rsid w:val="00A47B24"/>
    <w:rsid w:val="00A47D2E"/>
    <w:rsid w:val="00A50F04"/>
    <w:rsid w:val="00A51C4E"/>
    <w:rsid w:val="00A51C86"/>
    <w:rsid w:val="00A523E6"/>
    <w:rsid w:val="00A53241"/>
    <w:rsid w:val="00A532CF"/>
    <w:rsid w:val="00A5353C"/>
    <w:rsid w:val="00A53D6D"/>
    <w:rsid w:val="00A557EB"/>
    <w:rsid w:val="00A55CF7"/>
    <w:rsid w:val="00A55E34"/>
    <w:rsid w:val="00A56207"/>
    <w:rsid w:val="00A56547"/>
    <w:rsid w:val="00A56B39"/>
    <w:rsid w:val="00A63090"/>
    <w:rsid w:val="00A631C1"/>
    <w:rsid w:val="00A635E3"/>
    <w:rsid w:val="00A6374E"/>
    <w:rsid w:val="00A63F1B"/>
    <w:rsid w:val="00A644C8"/>
    <w:rsid w:val="00A65233"/>
    <w:rsid w:val="00A660D8"/>
    <w:rsid w:val="00A66329"/>
    <w:rsid w:val="00A66860"/>
    <w:rsid w:val="00A672D2"/>
    <w:rsid w:val="00A67C61"/>
    <w:rsid w:val="00A70027"/>
    <w:rsid w:val="00A7021A"/>
    <w:rsid w:val="00A70B3E"/>
    <w:rsid w:val="00A73354"/>
    <w:rsid w:val="00A73646"/>
    <w:rsid w:val="00A74C60"/>
    <w:rsid w:val="00A7604E"/>
    <w:rsid w:val="00A76311"/>
    <w:rsid w:val="00A76942"/>
    <w:rsid w:val="00A7775D"/>
    <w:rsid w:val="00A803D3"/>
    <w:rsid w:val="00A80829"/>
    <w:rsid w:val="00A80981"/>
    <w:rsid w:val="00A8128E"/>
    <w:rsid w:val="00A812AA"/>
    <w:rsid w:val="00A8186F"/>
    <w:rsid w:val="00A820F5"/>
    <w:rsid w:val="00A82414"/>
    <w:rsid w:val="00A8282D"/>
    <w:rsid w:val="00A829C5"/>
    <w:rsid w:val="00A82D55"/>
    <w:rsid w:val="00A82FB3"/>
    <w:rsid w:val="00A83104"/>
    <w:rsid w:val="00A83F98"/>
    <w:rsid w:val="00A84D9E"/>
    <w:rsid w:val="00A86B28"/>
    <w:rsid w:val="00A9087A"/>
    <w:rsid w:val="00A90B72"/>
    <w:rsid w:val="00A90D8F"/>
    <w:rsid w:val="00A91109"/>
    <w:rsid w:val="00A91ADC"/>
    <w:rsid w:val="00A9220F"/>
    <w:rsid w:val="00A92E83"/>
    <w:rsid w:val="00A9470D"/>
    <w:rsid w:val="00A974B5"/>
    <w:rsid w:val="00A976CC"/>
    <w:rsid w:val="00AA0773"/>
    <w:rsid w:val="00AA0DDA"/>
    <w:rsid w:val="00AA1198"/>
    <w:rsid w:val="00AA18D5"/>
    <w:rsid w:val="00AA1E91"/>
    <w:rsid w:val="00AA27D2"/>
    <w:rsid w:val="00AA29B8"/>
    <w:rsid w:val="00AA2E9C"/>
    <w:rsid w:val="00AA374D"/>
    <w:rsid w:val="00AA390B"/>
    <w:rsid w:val="00AA523A"/>
    <w:rsid w:val="00AA5C06"/>
    <w:rsid w:val="00AA5DA6"/>
    <w:rsid w:val="00AA7182"/>
    <w:rsid w:val="00AA7241"/>
    <w:rsid w:val="00AA75F0"/>
    <w:rsid w:val="00AA7B74"/>
    <w:rsid w:val="00AB1791"/>
    <w:rsid w:val="00AB1810"/>
    <w:rsid w:val="00AB20B9"/>
    <w:rsid w:val="00AB22BF"/>
    <w:rsid w:val="00AB2CDA"/>
    <w:rsid w:val="00AB432F"/>
    <w:rsid w:val="00AB47F7"/>
    <w:rsid w:val="00AB4847"/>
    <w:rsid w:val="00AB5420"/>
    <w:rsid w:val="00AB56CF"/>
    <w:rsid w:val="00AB5D94"/>
    <w:rsid w:val="00AB6A80"/>
    <w:rsid w:val="00AB6C05"/>
    <w:rsid w:val="00AB7CFB"/>
    <w:rsid w:val="00AC1C87"/>
    <w:rsid w:val="00AC1CD8"/>
    <w:rsid w:val="00AC21F5"/>
    <w:rsid w:val="00AC284E"/>
    <w:rsid w:val="00AC3423"/>
    <w:rsid w:val="00AC385F"/>
    <w:rsid w:val="00AC3E97"/>
    <w:rsid w:val="00AC5212"/>
    <w:rsid w:val="00AC52EB"/>
    <w:rsid w:val="00AC5AD4"/>
    <w:rsid w:val="00AC60DF"/>
    <w:rsid w:val="00AC657E"/>
    <w:rsid w:val="00AC7BE8"/>
    <w:rsid w:val="00AD01A5"/>
    <w:rsid w:val="00AD0961"/>
    <w:rsid w:val="00AD0E53"/>
    <w:rsid w:val="00AD10ED"/>
    <w:rsid w:val="00AD1E32"/>
    <w:rsid w:val="00AD219B"/>
    <w:rsid w:val="00AD2626"/>
    <w:rsid w:val="00AD32D7"/>
    <w:rsid w:val="00AD33D2"/>
    <w:rsid w:val="00AD3499"/>
    <w:rsid w:val="00AD36C5"/>
    <w:rsid w:val="00AD3DA4"/>
    <w:rsid w:val="00AD42E1"/>
    <w:rsid w:val="00AD472C"/>
    <w:rsid w:val="00AD486C"/>
    <w:rsid w:val="00AD489F"/>
    <w:rsid w:val="00AD55E4"/>
    <w:rsid w:val="00AD6135"/>
    <w:rsid w:val="00AD62C1"/>
    <w:rsid w:val="00AD6760"/>
    <w:rsid w:val="00AD6B3B"/>
    <w:rsid w:val="00AD6B3E"/>
    <w:rsid w:val="00AD7B83"/>
    <w:rsid w:val="00AE070C"/>
    <w:rsid w:val="00AE08FD"/>
    <w:rsid w:val="00AE168B"/>
    <w:rsid w:val="00AE19C4"/>
    <w:rsid w:val="00AE27B8"/>
    <w:rsid w:val="00AE2B1C"/>
    <w:rsid w:val="00AE2D98"/>
    <w:rsid w:val="00AE2F42"/>
    <w:rsid w:val="00AE44EE"/>
    <w:rsid w:val="00AE63C7"/>
    <w:rsid w:val="00AE67D0"/>
    <w:rsid w:val="00AE7007"/>
    <w:rsid w:val="00AF076A"/>
    <w:rsid w:val="00AF08F0"/>
    <w:rsid w:val="00AF0C2C"/>
    <w:rsid w:val="00AF0DD3"/>
    <w:rsid w:val="00AF19D6"/>
    <w:rsid w:val="00AF1D23"/>
    <w:rsid w:val="00AF33AE"/>
    <w:rsid w:val="00AF3A50"/>
    <w:rsid w:val="00AF553F"/>
    <w:rsid w:val="00AF5B08"/>
    <w:rsid w:val="00AF6258"/>
    <w:rsid w:val="00AF6718"/>
    <w:rsid w:val="00AF6DBD"/>
    <w:rsid w:val="00AF70C8"/>
    <w:rsid w:val="00B005A4"/>
    <w:rsid w:val="00B018EC"/>
    <w:rsid w:val="00B02517"/>
    <w:rsid w:val="00B03701"/>
    <w:rsid w:val="00B046FC"/>
    <w:rsid w:val="00B04BF7"/>
    <w:rsid w:val="00B04FA8"/>
    <w:rsid w:val="00B05DC5"/>
    <w:rsid w:val="00B06590"/>
    <w:rsid w:val="00B10DF7"/>
    <w:rsid w:val="00B10ED4"/>
    <w:rsid w:val="00B115F6"/>
    <w:rsid w:val="00B119EA"/>
    <w:rsid w:val="00B12D42"/>
    <w:rsid w:val="00B13318"/>
    <w:rsid w:val="00B137CD"/>
    <w:rsid w:val="00B14F06"/>
    <w:rsid w:val="00B16DE7"/>
    <w:rsid w:val="00B171C8"/>
    <w:rsid w:val="00B17457"/>
    <w:rsid w:val="00B17AAB"/>
    <w:rsid w:val="00B20C97"/>
    <w:rsid w:val="00B20F0A"/>
    <w:rsid w:val="00B2164E"/>
    <w:rsid w:val="00B2210C"/>
    <w:rsid w:val="00B2278E"/>
    <w:rsid w:val="00B2377D"/>
    <w:rsid w:val="00B2379F"/>
    <w:rsid w:val="00B23FA0"/>
    <w:rsid w:val="00B246F2"/>
    <w:rsid w:val="00B24FD0"/>
    <w:rsid w:val="00B25237"/>
    <w:rsid w:val="00B2541A"/>
    <w:rsid w:val="00B25E41"/>
    <w:rsid w:val="00B2624B"/>
    <w:rsid w:val="00B2656A"/>
    <w:rsid w:val="00B27224"/>
    <w:rsid w:val="00B27387"/>
    <w:rsid w:val="00B27B75"/>
    <w:rsid w:val="00B302CE"/>
    <w:rsid w:val="00B30EE6"/>
    <w:rsid w:val="00B31420"/>
    <w:rsid w:val="00B31551"/>
    <w:rsid w:val="00B32BF8"/>
    <w:rsid w:val="00B32D4E"/>
    <w:rsid w:val="00B333F7"/>
    <w:rsid w:val="00B34565"/>
    <w:rsid w:val="00B35CC9"/>
    <w:rsid w:val="00B37216"/>
    <w:rsid w:val="00B37C7C"/>
    <w:rsid w:val="00B37EA3"/>
    <w:rsid w:val="00B40B33"/>
    <w:rsid w:val="00B414FA"/>
    <w:rsid w:val="00B4185C"/>
    <w:rsid w:val="00B42587"/>
    <w:rsid w:val="00B42800"/>
    <w:rsid w:val="00B43E17"/>
    <w:rsid w:val="00B46322"/>
    <w:rsid w:val="00B51251"/>
    <w:rsid w:val="00B51D93"/>
    <w:rsid w:val="00B531BF"/>
    <w:rsid w:val="00B53367"/>
    <w:rsid w:val="00B5405A"/>
    <w:rsid w:val="00B547B4"/>
    <w:rsid w:val="00B54B35"/>
    <w:rsid w:val="00B55936"/>
    <w:rsid w:val="00B56365"/>
    <w:rsid w:val="00B566E4"/>
    <w:rsid w:val="00B571C4"/>
    <w:rsid w:val="00B6019E"/>
    <w:rsid w:val="00B6070A"/>
    <w:rsid w:val="00B60718"/>
    <w:rsid w:val="00B61D8E"/>
    <w:rsid w:val="00B61FBC"/>
    <w:rsid w:val="00B62825"/>
    <w:rsid w:val="00B63219"/>
    <w:rsid w:val="00B636C7"/>
    <w:rsid w:val="00B6465A"/>
    <w:rsid w:val="00B64696"/>
    <w:rsid w:val="00B64BF9"/>
    <w:rsid w:val="00B651A9"/>
    <w:rsid w:val="00B661BD"/>
    <w:rsid w:val="00B6620B"/>
    <w:rsid w:val="00B6682E"/>
    <w:rsid w:val="00B66C64"/>
    <w:rsid w:val="00B671CD"/>
    <w:rsid w:val="00B6720E"/>
    <w:rsid w:val="00B715B6"/>
    <w:rsid w:val="00B71CF3"/>
    <w:rsid w:val="00B72739"/>
    <w:rsid w:val="00B742D3"/>
    <w:rsid w:val="00B74433"/>
    <w:rsid w:val="00B74A65"/>
    <w:rsid w:val="00B74E14"/>
    <w:rsid w:val="00B75318"/>
    <w:rsid w:val="00B75369"/>
    <w:rsid w:val="00B7553B"/>
    <w:rsid w:val="00B756D4"/>
    <w:rsid w:val="00B75762"/>
    <w:rsid w:val="00B75F3C"/>
    <w:rsid w:val="00B77107"/>
    <w:rsid w:val="00B80181"/>
    <w:rsid w:val="00B80A61"/>
    <w:rsid w:val="00B81A33"/>
    <w:rsid w:val="00B821CB"/>
    <w:rsid w:val="00B833AA"/>
    <w:rsid w:val="00B843E8"/>
    <w:rsid w:val="00B84E38"/>
    <w:rsid w:val="00B84E76"/>
    <w:rsid w:val="00B84EF4"/>
    <w:rsid w:val="00B85022"/>
    <w:rsid w:val="00B86190"/>
    <w:rsid w:val="00B86524"/>
    <w:rsid w:val="00B86907"/>
    <w:rsid w:val="00B871BB"/>
    <w:rsid w:val="00B87523"/>
    <w:rsid w:val="00B8786C"/>
    <w:rsid w:val="00B87911"/>
    <w:rsid w:val="00B90434"/>
    <w:rsid w:val="00B90558"/>
    <w:rsid w:val="00B90893"/>
    <w:rsid w:val="00B90974"/>
    <w:rsid w:val="00B90FDD"/>
    <w:rsid w:val="00B9175A"/>
    <w:rsid w:val="00B91ADE"/>
    <w:rsid w:val="00B931C0"/>
    <w:rsid w:val="00B94A60"/>
    <w:rsid w:val="00B957BE"/>
    <w:rsid w:val="00B95DDD"/>
    <w:rsid w:val="00B9615B"/>
    <w:rsid w:val="00B9767B"/>
    <w:rsid w:val="00B97F4F"/>
    <w:rsid w:val="00BA2607"/>
    <w:rsid w:val="00BA2639"/>
    <w:rsid w:val="00BA2DEE"/>
    <w:rsid w:val="00BA447E"/>
    <w:rsid w:val="00BA4B1D"/>
    <w:rsid w:val="00BA4D0C"/>
    <w:rsid w:val="00BA4E07"/>
    <w:rsid w:val="00BA508B"/>
    <w:rsid w:val="00BA55DB"/>
    <w:rsid w:val="00BA67C9"/>
    <w:rsid w:val="00BA70AE"/>
    <w:rsid w:val="00BA782E"/>
    <w:rsid w:val="00BA7BDE"/>
    <w:rsid w:val="00BA7F59"/>
    <w:rsid w:val="00BB05FD"/>
    <w:rsid w:val="00BB0F29"/>
    <w:rsid w:val="00BB14AA"/>
    <w:rsid w:val="00BB1ADC"/>
    <w:rsid w:val="00BB1E26"/>
    <w:rsid w:val="00BB295D"/>
    <w:rsid w:val="00BB33A3"/>
    <w:rsid w:val="00BB40F9"/>
    <w:rsid w:val="00BB4170"/>
    <w:rsid w:val="00BB4F20"/>
    <w:rsid w:val="00BB4F25"/>
    <w:rsid w:val="00BB5206"/>
    <w:rsid w:val="00BB5276"/>
    <w:rsid w:val="00BB593D"/>
    <w:rsid w:val="00BB601D"/>
    <w:rsid w:val="00BB62F6"/>
    <w:rsid w:val="00BB646A"/>
    <w:rsid w:val="00BB65F2"/>
    <w:rsid w:val="00BB7AFF"/>
    <w:rsid w:val="00BC00A8"/>
    <w:rsid w:val="00BC0225"/>
    <w:rsid w:val="00BC0B2D"/>
    <w:rsid w:val="00BC114C"/>
    <w:rsid w:val="00BC24DA"/>
    <w:rsid w:val="00BC28BE"/>
    <w:rsid w:val="00BC3229"/>
    <w:rsid w:val="00BC32F5"/>
    <w:rsid w:val="00BC3475"/>
    <w:rsid w:val="00BC386A"/>
    <w:rsid w:val="00BC3DB2"/>
    <w:rsid w:val="00BC3FE7"/>
    <w:rsid w:val="00BC431F"/>
    <w:rsid w:val="00BC4F19"/>
    <w:rsid w:val="00BC531D"/>
    <w:rsid w:val="00BC536A"/>
    <w:rsid w:val="00BC5F13"/>
    <w:rsid w:val="00BC606B"/>
    <w:rsid w:val="00BC615D"/>
    <w:rsid w:val="00BC6827"/>
    <w:rsid w:val="00BD02CC"/>
    <w:rsid w:val="00BD0609"/>
    <w:rsid w:val="00BD2496"/>
    <w:rsid w:val="00BD2785"/>
    <w:rsid w:val="00BD2B9D"/>
    <w:rsid w:val="00BD43AD"/>
    <w:rsid w:val="00BD475E"/>
    <w:rsid w:val="00BD4937"/>
    <w:rsid w:val="00BD51CF"/>
    <w:rsid w:val="00BD55D6"/>
    <w:rsid w:val="00BD568D"/>
    <w:rsid w:val="00BD5A43"/>
    <w:rsid w:val="00BD735F"/>
    <w:rsid w:val="00BE0B1C"/>
    <w:rsid w:val="00BE0DB9"/>
    <w:rsid w:val="00BE1798"/>
    <w:rsid w:val="00BE1996"/>
    <w:rsid w:val="00BE1BDE"/>
    <w:rsid w:val="00BE228A"/>
    <w:rsid w:val="00BE3FFE"/>
    <w:rsid w:val="00BE4333"/>
    <w:rsid w:val="00BE4635"/>
    <w:rsid w:val="00BE54C4"/>
    <w:rsid w:val="00BF181E"/>
    <w:rsid w:val="00BF2940"/>
    <w:rsid w:val="00BF2FD9"/>
    <w:rsid w:val="00BF3DEE"/>
    <w:rsid w:val="00BF4E04"/>
    <w:rsid w:val="00BF4E57"/>
    <w:rsid w:val="00BF4F5F"/>
    <w:rsid w:val="00BF525C"/>
    <w:rsid w:val="00BF68E4"/>
    <w:rsid w:val="00BF6F9D"/>
    <w:rsid w:val="00BF749B"/>
    <w:rsid w:val="00C000EA"/>
    <w:rsid w:val="00C00EFA"/>
    <w:rsid w:val="00C011E8"/>
    <w:rsid w:val="00C01D58"/>
    <w:rsid w:val="00C01FE5"/>
    <w:rsid w:val="00C028FF"/>
    <w:rsid w:val="00C0358B"/>
    <w:rsid w:val="00C03979"/>
    <w:rsid w:val="00C03D33"/>
    <w:rsid w:val="00C03F68"/>
    <w:rsid w:val="00C04C73"/>
    <w:rsid w:val="00C058E0"/>
    <w:rsid w:val="00C10375"/>
    <w:rsid w:val="00C1043C"/>
    <w:rsid w:val="00C124EF"/>
    <w:rsid w:val="00C1280E"/>
    <w:rsid w:val="00C1287D"/>
    <w:rsid w:val="00C12AA8"/>
    <w:rsid w:val="00C12BCB"/>
    <w:rsid w:val="00C134B7"/>
    <w:rsid w:val="00C135BB"/>
    <w:rsid w:val="00C13600"/>
    <w:rsid w:val="00C141A1"/>
    <w:rsid w:val="00C150EA"/>
    <w:rsid w:val="00C15181"/>
    <w:rsid w:val="00C1535D"/>
    <w:rsid w:val="00C15756"/>
    <w:rsid w:val="00C15E8A"/>
    <w:rsid w:val="00C16717"/>
    <w:rsid w:val="00C208E9"/>
    <w:rsid w:val="00C21528"/>
    <w:rsid w:val="00C215BF"/>
    <w:rsid w:val="00C21AF2"/>
    <w:rsid w:val="00C22F28"/>
    <w:rsid w:val="00C248EA"/>
    <w:rsid w:val="00C24B90"/>
    <w:rsid w:val="00C25178"/>
    <w:rsid w:val="00C25231"/>
    <w:rsid w:val="00C25EF8"/>
    <w:rsid w:val="00C2602F"/>
    <w:rsid w:val="00C2643A"/>
    <w:rsid w:val="00C2739E"/>
    <w:rsid w:val="00C30816"/>
    <w:rsid w:val="00C31F6F"/>
    <w:rsid w:val="00C320E4"/>
    <w:rsid w:val="00C321F2"/>
    <w:rsid w:val="00C32244"/>
    <w:rsid w:val="00C32BFD"/>
    <w:rsid w:val="00C32E56"/>
    <w:rsid w:val="00C32F61"/>
    <w:rsid w:val="00C336D2"/>
    <w:rsid w:val="00C339D6"/>
    <w:rsid w:val="00C340B4"/>
    <w:rsid w:val="00C34EFD"/>
    <w:rsid w:val="00C3511D"/>
    <w:rsid w:val="00C35236"/>
    <w:rsid w:val="00C3573F"/>
    <w:rsid w:val="00C35C89"/>
    <w:rsid w:val="00C35EFF"/>
    <w:rsid w:val="00C35F11"/>
    <w:rsid w:val="00C36502"/>
    <w:rsid w:val="00C36648"/>
    <w:rsid w:val="00C37268"/>
    <w:rsid w:val="00C37335"/>
    <w:rsid w:val="00C40022"/>
    <w:rsid w:val="00C405F9"/>
    <w:rsid w:val="00C4096C"/>
    <w:rsid w:val="00C41120"/>
    <w:rsid w:val="00C42040"/>
    <w:rsid w:val="00C42E8F"/>
    <w:rsid w:val="00C430CC"/>
    <w:rsid w:val="00C4404D"/>
    <w:rsid w:val="00C44585"/>
    <w:rsid w:val="00C450AB"/>
    <w:rsid w:val="00C45819"/>
    <w:rsid w:val="00C45F0A"/>
    <w:rsid w:val="00C46CE2"/>
    <w:rsid w:val="00C46FF1"/>
    <w:rsid w:val="00C47F7E"/>
    <w:rsid w:val="00C5176B"/>
    <w:rsid w:val="00C51952"/>
    <w:rsid w:val="00C51CD2"/>
    <w:rsid w:val="00C51E7E"/>
    <w:rsid w:val="00C52A2D"/>
    <w:rsid w:val="00C536DA"/>
    <w:rsid w:val="00C54296"/>
    <w:rsid w:val="00C54C05"/>
    <w:rsid w:val="00C55340"/>
    <w:rsid w:val="00C55571"/>
    <w:rsid w:val="00C574EE"/>
    <w:rsid w:val="00C57EF6"/>
    <w:rsid w:val="00C6028B"/>
    <w:rsid w:val="00C60389"/>
    <w:rsid w:val="00C60E0A"/>
    <w:rsid w:val="00C61F0D"/>
    <w:rsid w:val="00C63B1D"/>
    <w:rsid w:val="00C63B20"/>
    <w:rsid w:val="00C643C3"/>
    <w:rsid w:val="00C64AF2"/>
    <w:rsid w:val="00C64DA3"/>
    <w:rsid w:val="00C64F8D"/>
    <w:rsid w:val="00C66B29"/>
    <w:rsid w:val="00C70CC8"/>
    <w:rsid w:val="00C713FA"/>
    <w:rsid w:val="00C72682"/>
    <w:rsid w:val="00C7281B"/>
    <w:rsid w:val="00C73765"/>
    <w:rsid w:val="00C73E52"/>
    <w:rsid w:val="00C73E8A"/>
    <w:rsid w:val="00C744D1"/>
    <w:rsid w:val="00C7470F"/>
    <w:rsid w:val="00C753A3"/>
    <w:rsid w:val="00C760A1"/>
    <w:rsid w:val="00C76216"/>
    <w:rsid w:val="00C763A1"/>
    <w:rsid w:val="00C76B71"/>
    <w:rsid w:val="00C776AC"/>
    <w:rsid w:val="00C776F6"/>
    <w:rsid w:val="00C77D71"/>
    <w:rsid w:val="00C80447"/>
    <w:rsid w:val="00C809A1"/>
    <w:rsid w:val="00C80AAD"/>
    <w:rsid w:val="00C81730"/>
    <w:rsid w:val="00C83C9D"/>
    <w:rsid w:val="00C85389"/>
    <w:rsid w:val="00C8545D"/>
    <w:rsid w:val="00C85CAE"/>
    <w:rsid w:val="00C86970"/>
    <w:rsid w:val="00C87504"/>
    <w:rsid w:val="00C8762A"/>
    <w:rsid w:val="00C877AA"/>
    <w:rsid w:val="00C87966"/>
    <w:rsid w:val="00C87B00"/>
    <w:rsid w:val="00C90A54"/>
    <w:rsid w:val="00C90B46"/>
    <w:rsid w:val="00C90B64"/>
    <w:rsid w:val="00C90E2A"/>
    <w:rsid w:val="00C911EF"/>
    <w:rsid w:val="00C91BF6"/>
    <w:rsid w:val="00C91CB4"/>
    <w:rsid w:val="00C9209B"/>
    <w:rsid w:val="00C92A75"/>
    <w:rsid w:val="00C92CA6"/>
    <w:rsid w:val="00C936C4"/>
    <w:rsid w:val="00C9391F"/>
    <w:rsid w:val="00C94DB8"/>
    <w:rsid w:val="00CA1024"/>
    <w:rsid w:val="00CA12EC"/>
    <w:rsid w:val="00CA1377"/>
    <w:rsid w:val="00CA1DE8"/>
    <w:rsid w:val="00CA42FD"/>
    <w:rsid w:val="00CA57F0"/>
    <w:rsid w:val="00CA5BBF"/>
    <w:rsid w:val="00CA6123"/>
    <w:rsid w:val="00CA64A2"/>
    <w:rsid w:val="00CA6754"/>
    <w:rsid w:val="00CB1334"/>
    <w:rsid w:val="00CB169E"/>
    <w:rsid w:val="00CB16E8"/>
    <w:rsid w:val="00CB1B87"/>
    <w:rsid w:val="00CB2044"/>
    <w:rsid w:val="00CB2062"/>
    <w:rsid w:val="00CB25DB"/>
    <w:rsid w:val="00CB3197"/>
    <w:rsid w:val="00CB4333"/>
    <w:rsid w:val="00CB52F8"/>
    <w:rsid w:val="00CB566E"/>
    <w:rsid w:val="00CB6334"/>
    <w:rsid w:val="00CB665C"/>
    <w:rsid w:val="00CB66FE"/>
    <w:rsid w:val="00CB6927"/>
    <w:rsid w:val="00CC045C"/>
    <w:rsid w:val="00CC11BB"/>
    <w:rsid w:val="00CC1AC4"/>
    <w:rsid w:val="00CC31F7"/>
    <w:rsid w:val="00CC3A9A"/>
    <w:rsid w:val="00CC3F9F"/>
    <w:rsid w:val="00CC5943"/>
    <w:rsid w:val="00CC66A4"/>
    <w:rsid w:val="00CC6D24"/>
    <w:rsid w:val="00CC7163"/>
    <w:rsid w:val="00CC7336"/>
    <w:rsid w:val="00CC7517"/>
    <w:rsid w:val="00CC7946"/>
    <w:rsid w:val="00CC7E31"/>
    <w:rsid w:val="00CD0249"/>
    <w:rsid w:val="00CD0339"/>
    <w:rsid w:val="00CD0786"/>
    <w:rsid w:val="00CD23B3"/>
    <w:rsid w:val="00CD2F88"/>
    <w:rsid w:val="00CD3C92"/>
    <w:rsid w:val="00CD4B79"/>
    <w:rsid w:val="00CD4ED0"/>
    <w:rsid w:val="00CD4FC2"/>
    <w:rsid w:val="00CD545B"/>
    <w:rsid w:val="00CD5F97"/>
    <w:rsid w:val="00CD71F0"/>
    <w:rsid w:val="00CD7AAA"/>
    <w:rsid w:val="00CD7ACC"/>
    <w:rsid w:val="00CE0509"/>
    <w:rsid w:val="00CE06AB"/>
    <w:rsid w:val="00CE097B"/>
    <w:rsid w:val="00CE0BE7"/>
    <w:rsid w:val="00CE0C3B"/>
    <w:rsid w:val="00CE0CAB"/>
    <w:rsid w:val="00CE3823"/>
    <w:rsid w:val="00CE3DF1"/>
    <w:rsid w:val="00CE40AC"/>
    <w:rsid w:val="00CE454B"/>
    <w:rsid w:val="00CE54C0"/>
    <w:rsid w:val="00CE57DA"/>
    <w:rsid w:val="00CE69E0"/>
    <w:rsid w:val="00CE7CF2"/>
    <w:rsid w:val="00CF13DD"/>
    <w:rsid w:val="00CF1B53"/>
    <w:rsid w:val="00CF2B03"/>
    <w:rsid w:val="00CF4589"/>
    <w:rsid w:val="00CF6036"/>
    <w:rsid w:val="00CF64F7"/>
    <w:rsid w:val="00CF6E3D"/>
    <w:rsid w:val="00CF76D7"/>
    <w:rsid w:val="00D003AF"/>
    <w:rsid w:val="00D00701"/>
    <w:rsid w:val="00D05091"/>
    <w:rsid w:val="00D069D8"/>
    <w:rsid w:val="00D07743"/>
    <w:rsid w:val="00D1004B"/>
    <w:rsid w:val="00D1045F"/>
    <w:rsid w:val="00D106B2"/>
    <w:rsid w:val="00D107B2"/>
    <w:rsid w:val="00D10862"/>
    <w:rsid w:val="00D108CB"/>
    <w:rsid w:val="00D1095A"/>
    <w:rsid w:val="00D10B10"/>
    <w:rsid w:val="00D12E66"/>
    <w:rsid w:val="00D13DE1"/>
    <w:rsid w:val="00D141B8"/>
    <w:rsid w:val="00D14A8B"/>
    <w:rsid w:val="00D14B03"/>
    <w:rsid w:val="00D158D2"/>
    <w:rsid w:val="00D1603B"/>
    <w:rsid w:val="00D165B9"/>
    <w:rsid w:val="00D16696"/>
    <w:rsid w:val="00D16D29"/>
    <w:rsid w:val="00D17F02"/>
    <w:rsid w:val="00D20C9A"/>
    <w:rsid w:val="00D20CE8"/>
    <w:rsid w:val="00D22A72"/>
    <w:rsid w:val="00D23FB1"/>
    <w:rsid w:val="00D24189"/>
    <w:rsid w:val="00D24C14"/>
    <w:rsid w:val="00D25BDB"/>
    <w:rsid w:val="00D25CFF"/>
    <w:rsid w:val="00D26262"/>
    <w:rsid w:val="00D26EBF"/>
    <w:rsid w:val="00D277D6"/>
    <w:rsid w:val="00D27E60"/>
    <w:rsid w:val="00D27F15"/>
    <w:rsid w:val="00D301CA"/>
    <w:rsid w:val="00D307AF"/>
    <w:rsid w:val="00D31359"/>
    <w:rsid w:val="00D31521"/>
    <w:rsid w:val="00D31CEF"/>
    <w:rsid w:val="00D31DE3"/>
    <w:rsid w:val="00D31FBC"/>
    <w:rsid w:val="00D3259D"/>
    <w:rsid w:val="00D325A1"/>
    <w:rsid w:val="00D334BF"/>
    <w:rsid w:val="00D33C39"/>
    <w:rsid w:val="00D35510"/>
    <w:rsid w:val="00D363AD"/>
    <w:rsid w:val="00D3644E"/>
    <w:rsid w:val="00D3659E"/>
    <w:rsid w:val="00D411A6"/>
    <w:rsid w:val="00D414C1"/>
    <w:rsid w:val="00D416FB"/>
    <w:rsid w:val="00D41710"/>
    <w:rsid w:val="00D427F4"/>
    <w:rsid w:val="00D43931"/>
    <w:rsid w:val="00D44FD0"/>
    <w:rsid w:val="00D4532D"/>
    <w:rsid w:val="00D46A65"/>
    <w:rsid w:val="00D46C9C"/>
    <w:rsid w:val="00D46D8A"/>
    <w:rsid w:val="00D47006"/>
    <w:rsid w:val="00D475C8"/>
    <w:rsid w:val="00D50454"/>
    <w:rsid w:val="00D51983"/>
    <w:rsid w:val="00D519D3"/>
    <w:rsid w:val="00D52397"/>
    <w:rsid w:val="00D530BA"/>
    <w:rsid w:val="00D533AF"/>
    <w:rsid w:val="00D5388A"/>
    <w:rsid w:val="00D54291"/>
    <w:rsid w:val="00D5566B"/>
    <w:rsid w:val="00D561FB"/>
    <w:rsid w:val="00D60DFE"/>
    <w:rsid w:val="00D61B8D"/>
    <w:rsid w:val="00D61CE7"/>
    <w:rsid w:val="00D61EA1"/>
    <w:rsid w:val="00D62396"/>
    <w:rsid w:val="00D62C1E"/>
    <w:rsid w:val="00D6326E"/>
    <w:rsid w:val="00D63D66"/>
    <w:rsid w:val="00D63EF4"/>
    <w:rsid w:val="00D6432E"/>
    <w:rsid w:val="00D64747"/>
    <w:rsid w:val="00D64BC9"/>
    <w:rsid w:val="00D64C4B"/>
    <w:rsid w:val="00D6550F"/>
    <w:rsid w:val="00D655A4"/>
    <w:rsid w:val="00D65BD3"/>
    <w:rsid w:val="00D65E75"/>
    <w:rsid w:val="00D65E97"/>
    <w:rsid w:val="00D6629D"/>
    <w:rsid w:val="00D6654D"/>
    <w:rsid w:val="00D66650"/>
    <w:rsid w:val="00D66B99"/>
    <w:rsid w:val="00D66E7F"/>
    <w:rsid w:val="00D678FC"/>
    <w:rsid w:val="00D70356"/>
    <w:rsid w:val="00D703C1"/>
    <w:rsid w:val="00D7090A"/>
    <w:rsid w:val="00D71C3F"/>
    <w:rsid w:val="00D74355"/>
    <w:rsid w:val="00D74411"/>
    <w:rsid w:val="00D75C37"/>
    <w:rsid w:val="00D76506"/>
    <w:rsid w:val="00D76661"/>
    <w:rsid w:val="00D7730A"/>
    <w:rsid w:val="00D77438"/>
    <w:rsid w:val="00D77AFD"/>
    <w:rsid w:val="00D77DD4"/>
    <w:rsid w:val="00D80556"/>
    <w:rsid w:val="00D8070B"/>
    <w:rsid w:val="00D80C64"/>
    <w:rsid w:val="00D80CF0"/>
    <w:rsid w:val="00D82AB9"/>
    <w:rsid w:val="00D83107"/>
    <w:rsid w:val="00D8328B"/>
    <w:rsid w:val="00D841E8"/>
    <w:rsid w:val="00D843AB"/>
    <w:rsid w:val="00D844DB"/>
    <w:rsid w:val="00D848C1"/>
    <w:rsid w:val="00D848E5"/>
    <w:rsid w:val="00D857A0"/>
    <w:rsid w:val="00D857D6"/>
    <w:rsid w:val="00D85D2E"/>
    <w:rsid w:val="00D86557"/>
    <w:rsid w:val="00D86B8D"/>
    <w:rsid w:val="00D874EE"/>
    <w:rsid w:val="00D87742"/>
    <w:rsid w:val="00D905E0"/>
    <w:rsid w:val="00D90A9C"/>
    <w:rsid w:val="00D90CD1"/>
    <w:rsid w:val="00D9179D"/>
    <w:rsid w:val="00D91AD5"/>
    <w:rsid w:val="00D934DE"/>
    <w:rsid w:val="00D93ABE"/>
    <w:rsid w:val="00D946D9"/>
    <w:rsid w:val="00D95B56"/>
    <w:rsid w:val="00D95C1E"/>
    <w:rsid w:val="00D95D35"/>
    <w:rsid w:val="00D96003"/>
    <w:rsid w:val="00D96DA7"/>
    <w:rsid w:val="00D97EDF"/>
    <w:rsid w:val="00DA00EB"/>
    <w:rsid w:val="00DA09A9"/>
    <w:rsid w:val="00DA0B81"/>
    <w:rsid w:val="00DA1386"/>
    <w:rsid w:val="00DA1655"/>
    <w:rsid w:val="00DA1FB5"/>
    <w:rsid w:val="00DA226D"/>
    <w:rsid w:val="00DA4585"/>
    <w:rsid w:val="00DA4FCA"/>
    <w:rsid w:val="00DA532A"/>
    <w:rsid w:val="00DA5C95"/>
    <w:rsid w:val="00DA742E"/>
    <w:rsid w:val="00DA7602"/>
    <w:rsid w:val="00DB0521"/>
    <w:rsid w:val="00DB11EA"/>
    <w:rsid w:val="00DB19FF"/>
    <w:rsid w:val="00DB287C"/>
    <w:rsid w:val="00DB2EF2"/>
    <w:rsid w:val="00DB31FB"/>
    <w:rsid w:val="00DB3B94"/>
    <w:rsid w:val="00DB3FC1"/>
    <w:rsid w:val="00DB4158"/>
    <w:rsid w:val="00DB436A"/>
    <w:rsid w:val="00DB4699"/>
    <w:rsid w:val="00DB5102"/>
    <w:rsid w:val="00DB51E2"/>
    <w:rsid w:val="00DB56C8"/>
    <w:rsid w:val="00DB5C3E"/>
    <w:rsid w:val="00DB6295"/>
    <w:rsid w:val="00DB7084"/>
    <w:rsid w:val="00DB73E3"/>
    <w:rsid w:val="00DB7849"/>
    <w:rsid w:val="00DC03FD"/>
    <w:rsid w:val="00DC040A"/>
    <w:rsid w:val="00DC0F96"/>
    <w:rsid w:val="00DC4366"/>
    <w:rsid w:val="00DC5EA1"/>
    <w:rsid w:val="00DC6005"/>
    <w:rsid w:val="00DC6B01"/>
    <w:rsid w:val="00DC6B5C"/>
    <w:rsid w:val="00DC6F81"/>
    <w:rsid w:val="00DD090E"/>
    <w:rsid w:val="00DD0CBB"/>
    <w:rsid w:val="00DD0E3D"/>
    <w:rsid w:val="00DD1018"/>
    <w:rsid w:val="00DD14E5"/>
    <w:rsid w:val="00DD209E"/>
    <w:rsid w:val="00DD2F27"/>
    <w:rsid w:val="00DD351B"/>
    <w:rsid w:val="00DD471E"/>
    <w:rsid w:val="00DD5241"/>
    <w:rsid w:val="00DD6A03"/>
    <w:rsid w:val="00DD728B"/>
    <w:rsid w:val="00DE04B1"/>
    <w:rsid w:val="00DE0EF1"/>
    <w:rsid w:val="00DE14F5"/>
    <w:rsid w:val="00DE19F0"/>
    <w:rsid w:val="00DE1B3F"/>
    <w:rsid w:val="00DE1BC5"/>
    <w:rsid w:val="00DE1DB8"/>
    <w:rsid w:val="00DE1E71"/>
    <w:rsid w:val="00DE2ED0"/>
    <w:rsid w:val="00DE30BA"/>
    <w:rsid w:val="00DE36CF"/>
    <w:rsid w:val="00DE3AB2"/>
    <w:rsid w:val="00DE4CAA"/>
    <w:rsid w:val="00DE5147"/>
    <w:rsid w:val="00DE571D"/>
    <w:rsid w:val="00DE593A"/>
    <w:rsid w:val="00DE61EB"/>
    <w:rsid w:val="00DE765C"/>
    <w:rsid w:val="00DF04B3"/>
    <w:rsid w:val="00DF0CAB"/>
    <w:rsid w:val="00DF219F"/>
    <w:rsid w:val="00DF2C3D"/>
    <w:rsid w:val="00DF2FD6"/>
    <w:rsid w:val="00DF34C2"/>
    <w:rsid w:val="00DF3A5F"/>
    <w:rsid w:val="00DF3EA2"/>
    <w:rsid w:val="00DF4991"/>
    <w:rsid w:val="00DF63B0"/>
    <w:rsid w:val="00DF6EB7"/>
    <w:rsid w:val="00DF7965"/>
    <w:rsid w:val="00DF7D1F"/>
    <w:rsid w:val="00E001DD"/>
    <w:rsid w:val="00E00633"/>
    <w:rsid w:val="00E01251"/>
    <w:rsid w:val="00E03AD2"/>
    <w:rsid w:val="00E042B7"/>
    <w:rsid w:val="00E0544B"/>
    <w:rsid w:val="00E05775"/>
    <w:rsid w:val="00E05B7A"/>
    <w:rsid w:val="00E060E7"/>
    <w:rsid w:val="00E07C40"/>
    <w:rsid w:val="00E11160"/>
    <w:rsid w:val="00E115AA"/>
    <w:rsid w:val="00E11A1F"/>
    <w:rsid w:val="00E12910"/>
    <w:rsid w:val="00E12DD0"/>
    <w:rsid w:val="00E13272"/>
    <w:rsid w:val="00E14686"/>
    <w:rsid w:val="00E14890"/>
    <w:rsid w:val="00E162C7"/>
    <w:rsid w:val="00E20084"/>
    <w:rsid w:val="00E21187"/>
    <w:rsid w:val="00E21276"/>
    <w:rsid w:val="00E22428"/>
    <w:rsid w:val="00E22AD2"/>
    <w:rsid w:val="00E22E29"/>
    <w:rsid w:val="00E24698"/>
    <w:rsid w:val="00E24B9E"/>
    <w:rsid w:val="00E24FCC"/>
    <w:rsid w:val="00E25038"/>
    <w:rsid w:val="00E2542F"/>
    <w:rsid w:val="00E254FF"/>
    <w:rsid w:val="00E26297"/>
    <w:rsid w:val="00E30364"/>
    <w:rsid w:val="00E30CD0"/>
    <w:rsid w:val="00E31DAB"/>
    <w:rsid w:val="00E31FB8"/>
    <w:rsid w:val="00E325F3"/>
    <w:rsid w:val="00E32990"/>
    <w:rsid w:val="00E33F93"/>
    <w:rsid w:val="00E35590"/>
    <w:rsid w:val="00E35E45"/>
    <w:rsid w:val="00E370F8"/>
    <w:rsid w:val="00E37682"/>
    <w:rsid w:val="00E40300"/>
    <w:rsid w:val="00E412EB"/>
    <w:rsid w:val="00E41860"/>
    <w:rsid w:val="00E41BC7"/>
    <w:rsid w:val="00E4255E"/>
    <w:rsid w:val="00E43C80"/>
    <w:rsid w:val="00E4453C"/>
    <w:rsid w:val="00E44F35"/>
    <w:rsid w:val="00E45048"/>
    <w:rsid w:val="00E4616C"/>
    <w:rsid w:val="00E46948"/>
    <w:rsid w:val="00E47125"/>
    <w:rsid w:val="00E510F2"/>
    <w:rsid w:val="00E51571"/>
    <w:rsid w:val="00E5235D"/>
    <w:rsid w:val="00E52A0D"/>
    <w:rsid w:val="00E53F93"/>
    <w:rsid w:val="00E55479"/>
    <w:rsid w:val="00E5593E"/>
    <w:rsid w:val="00E56192"/>
    <w:rsid w:val="00E56B44"/>
    <w:rsid w:val="00E579C9"/>
    <w:rsid w:val="00E57EB3"/>
    <w:rsid w:val="00E60644"/>
    <w:rsid w:val="00E609B6"/>
    <w:rsid w:val="00E60EA0"/>
    <w:rsid w:val="00E61EAD"/>
    <w:rsid w:val="00E61EC0"/>
    <w:rsid w:val="00E6210F"/>
    <w:rsid w:val="00E624BA"/>
    <w:rsid w:val="00E635F5"/>
    <w:rsid w:val="00E65262"/>
    <w:rsid w:val="00E65AD6"/>
    <w:rsid w:val="00E65BFA"/>
    <w:rsid w:val="00E66131"/>
    <w:rsid w:val="00E66C57"/>
    <w:rsid w:val="00E67BAC"/>
    <w:rsid w:val="00E67C4B"/>
    <w:rsid w:val="00E70372"/>
    <w:rsid w:val="00E71678"/>
    <w:rsid w:val="00E7167C"/>
    <w:rsid w:val="00E7172D"/>
    <w:rsid w:val="00E7393E"/>
    <w:rsid w:val="00E742CC"/>
    <w:rsid w:val="00E74956"/>
    <w:rsid w:val="00E763F2"/>
    <w:rsid w:val="00E76AD7"/>
    <w:rsid w:val="00E76B1D"/>
    <w:rsid w:val="00E76C84"/>
    <w:rsid w:val="00E77867"/>
    <w:rsid w:val="00E80403"/>
    <w:rsid w:val="00E82B42"/>
    <w:rsid w:val="00E82D53"/>
    <w:rsid w:val="00E833E2"/>
    <w:rsid w:val="00E83749"/>
    <w:rsid w:val="00E8406A"/>
    <w:rsid w:val="00E84DEB"/>
    <w:rsid w:val="00E84F8B"/>
    <w:rsid w:val="00E85AF2"/>
    <w:rsid w:val="00E85F84"/>
    <w:rsid w:val="00E8718C"/>
    <w:rsid w:val="00E904FE"/>
    <w:rsid w:val="00E90AF7"/>
    <w:rsid w:val="00E90DBF"/>
    <w:rsid w:val="00E9140B"/>
    <w:rsid w:val="00E91450"/>
    <w:rsid w:val="00E91836"/>
    <w:rsid w:val="00E91A0D"/>
    <w:rsid w:val="00E91EB6"/>
    <w:rsid w:val="00E91F79"/>
    <w:rsid w:val="00E9226A"/>
    <w:rsid w:val="00E923E4"/>
    <w:rsid w:val="00E92AA8"/>
    <w:rsid w:val="00E9513E"/>
    <w:rsid w:val="00E95FE4"/>
    <w:rsid w:val="00E966D4"/>
    <w:rsid w:val="00E9732A"/>
    <w:rsid w:val="00E97782"/>
    <w:rsid w:val="00E97968"/>
    <w:rsid w:val="00EA16A2"/>
    <w:rsid w:val="00EA233B"/>
    <w:rsid w:val="00EA3C93"/>
    <w:rsid w:val="00EA4631"/>
    <w:rsid w:val="00EA4982"/>
    <w:rsid w:val="00EA49D4"/>
    <w:rsid w:val="00EA4AD7"/>
    <w:rsid w:val="00EA513C"/>
    <w:rsid w:val="00EA6098"/>
    <w:rsid w:val="00EA638D"/>
    <w:rsid w:val="00EA677C"/>
    <w:rsid w:val="00EA7436"/>
    <w:rsid w:val="00EA7461"/>
    <w:rsid w:val="00EA7EFB"/>
    <w:rsid w:val="00EB0BB1"/>
    <w:rsid w:val="00EB0D02"/>
    <w:rsid w:val="00EB1465"/>
    <w:rsid w:val="00EB19D2"/>
    <w:rsid w:val="00EB1F32"/>
    <w:rsid w:val="00EB23B1"/>
    <w:rsid w:val="00EB398C"/>
    <w:rsid w:val="00EB3D38"/>
    <w:rsid w:val="00EB5164"/>
    <w:rsid w:val="00EB5283"/>
    <w:rsid w:val="00EB5404"/>
    <w:rsid w:val="00EB7260"/>
    <w:rsid w:val="00EB7C5B"/>
    <w:rsid w:val="00EC0D71"/>
    <w:rsid w:val="00EC0D8E"/>
    <w:rsid w:val="00EC0E60"/>
    <w:rsid w:val="00EC1CAF"/>
    <w:rsid w:val="00EC22C1"/>
    <w:rsid w:val="00EC3180"/>
    <w:rsid w:val="00EC3F2E"/>
    <w:rsid w:val="00EC4178"/>
    <w:rsid w:val="00EC4627"/>
    <w:rsid w:val="00EC517D"/>
    <w:rsid w:val="00EC584B"/>
    <w:rsid w:val="00EC5BAD"/>
    <w:rsid w:val="00EC5C94"/>
    <w:rsid w:val="00EC5FC8"/>
    <w:rsid w:val="00EC66D3"/>
    <w:rsid w:val="00ED0938"/>
    <w:rsid w:val="00ED0993"/>
    <w:rsid w:val="00ED0D6D"/>
    <w:rsid w:val="00ED13E0"/>
    <w:rsid w:val="00ED13E2"/>
    <w:rsid w:val="00ED1FDE"/>
    <w:rsid w:val="00ED2397"/>
    <w:rsid w:val="00ED2500"/>
    <w:rsid w:val="00ED3A19"/>
    <w:rsid w:val="00ED3A36"/>
    <w:rsid w:val="00ED3BFB"/>
    <w:rsid w:val="00ED41E0"/>
    <w:rsid w:val="00ED4592"/>
    <w:rsid w:val="00ED4781"/>
    <w:rsid w:val="00ED4807"/>
    <w:rsid w:val="00ED6B66"/>
    <w:rsid w:val="00ED7246"/>
    <w:rsid w:val="00ED7620"/>
    <w:rsid w:val="00ED7ED2"/>
    <w:rsid w:val="00EE17E6"/>
    <w:rsid w:val="00EE27E1"/>
    <w:rsid w:val="00EE2ED3"/>
    <w:rsid w:val="00EE5152"/>
    <w:rsid w:val="00EF2098"/>
    <w:rsid w:val="00EF37EE"/>
    <w:rsid w:val="00EF43B2"/>
    <w:rsid w:val="00EF478C"/>
    <w:rsid w:val="00EF4E58"/>
    <w:rsid w:val="00EF550D"/>
    <w:rsid w:val="00EF7A63"/>
    <w:rsid w:val="00EF7F9B"/>
    <w:rsid w:val="00F00A47"/>
    <w:rsid w:val="00F00D45"/>
    <w:rsid w:val="00F014F4"/>
    <w:rsid w:val="00F0267E"/>
    <w:rsid w:val="00F033FE"/>
    <w:rsid w:val="00F03BA6"/>
    <w:rsid w:val="00F04C73"/>
    <w:rsid w:val="00F04C7F"/>
    <w:rsid w:val="00F052BB"/>
    <w:rsid w:val="00F066C2"/>
    <w:rsid w:val="00F06A8D"/>
    <w:rsid w:val="00F10135"/>
    <w:rsid w:val="00F10392"/>
    <w:rsid w:val="00F1134E"/>
    <w:rsid w:val="00F118EB"/>
    <w:rsid w:val="00F11AEC"/>
    <w:rsid w:val="00F11AFB"/>
    <w:rsid w:val="00F12C60"/>
    <w:rsid w:val="00F13B5B"/>
    <w:rsid w:val="00F14B70"/>
    <w:rsid w:val="00F14B74"/>
    <w:rsid w:val="00F14B94"/>
    <w:rsid w:val="00F160E6"/>
    <w:rsid w:val="00F16BCE"/>
    <w:rsid w:val="00F1704D"/>
    <w:rsid w:val="00F177EA"/>
    <w:rsid w:val="00F22E60"/>
    <w:rsid w:val="00F22F88"/>
    <w:rsid w:val="00F2383A"/>
    <w:rsid w:val="00F2657B"/>
    <w:rsid w:val="00F271F8"/>
    <w:rsid w:val="00F3090D"/>
    <w:rsid w:val="00F30B3B"/>
    <w:rsid w:val="00F30FED"/>
    <w:rsid w:val="00F311FC"/>
    <w:rsid w:val="00F316C1"/>
    <w:rsid w:val="00F31FB0"/>
    <w:rsid w:val="00F32485"/>
    <w:rsid w:val="00F35CD7"/>
    <w:rsid w:val="00F35CD9"/>
    <w:rsid w:val="00F35D6A"/>
    <w:rsid w:val="00F36DFF"/>
    <w:rsid w:val="00F36E04"/>
    <w:rsid w:val="00F37117"/>
    <w:rsid w:val="00F37FF6"/>
    <w:rsid w:val="00F40442"/>
    <w:rsid w:val="00F40FAA"/>
    <w:rsid w:val="00F41BC0"/>
    <w:rsid w:val="00F4218F"/>
    <w:rsid w:val="00F4479D"/>
    <w:rsid w:val="00F44B80"/>
    <w:rsid w:val="00F472D1"/>
    <w:rsid w:val="00F47436"/>
    <w:rsid w:val="00F47855"/>
    <w:rsid w:val="00F508F0"/>
    <w:rsid w:val="00F518B7"/>
    <w:rsid w:val="00F5360C"/>
    <w:rsid w:val="00F54C73"/>
    <w:rsid w:val="00F57F50"/>
    <w:rsid w:val="00F6023E"/>
    <w:rsid w:val="00F62210"/>
    <w:rsid w:val="00F632CF"/>
    <w:rsid w:val="00F63C42"/>
    <w:rsid w:val="00F63C93"/>
    <w:rsid w:val="00F63D8B"/>
    <w:rsid w:val="00F6441B"/>
    <w:rsid w:val="00F645D7"/>
    <w:rsid w:val="00F6464E"/>
    <w:rsid w:val="00F64D94"/>
    <w:rsid w:val="00F65276"/>
    <w:rsid w:val="00F65992"/>
    <w:rsid w:val="00F659A8"/>
    <w:rsid w:val="00F66254"/>
    <w:rsid w:val="00F66522"/>
    <w:rsid w:val="00F67822"/>
    <w:rsid w:val="00F6789F"/>
    <w:rsid w:val="00F67D01"/>
    <w:rsid w:val="00F703CC"/>
    <w:rsid w:val="00F70490"/>
    <w:rsid w:val="00F70B66"/>
    <w:rsid w:val="00F70E4C"/>
    <w:rsid w:val="00F71260"/>
    <w:rsid w:val="00F714C2"/>
    <w:rsid w:val="00F7170A"/>
    <w:rsid w:val="00F71722"/>
    <w:rsid w:val="00F72086"/>
    <w:rsid w:val="00F7254E"/>
    <w:rsid w:val="00F7356C"/>
    <w:rsid w:val="00F74850"/>
    <w:rsid w:val="00F74F20"/>
    <w:rsid w:val="00F752D7"/>
    <w:rsid w:val="00F75C90"/>
    <w:rsid w:val="00F75D9D"/>
    <w:rsid w:val="00F75F9C"/>
    <w:rsid w:val="00F774FA"/>
    <w:rsid w:val="00F77591"/>
    <w:rsid w:val="00F80A8E"/>
    <w:rsid w:val="00F81327"/>
    <w:rsid w:val="00F81B9F"/>
    <w:rsid w:val="00F8243B"/>
    <w:rsid w:val="00F84700"/>
    <w:rsid w:val="00F90C19"/>
    <w:rsid w:val="00F91653"/>
    <w:rsid w:val="00F91A45"/>
    <w:rsid w:val="00F91FCA"/>
    <w:rsid w:val="00F9250C"/>
    <w:rsid w:val="00F93910"/>
    <w:rsid w:val="00F93E14"/>
    <w:rsid w:val="00F94075"/>
    <w:rsid w:val="00F947AF"/>
    <w:rsid w:val="00F94A07"/>
    <w:rsid w:val="00F954E2"/>
    <w:rsid w:val="00F95C00"/>
    <w:rsid w:val="00F97631"/>
    <w:rsid w:val="00FA0535"/>
    <w:rsid w:val="00FA0EDB"/>
    <w:rsid w:val="00FA1231"/>
    <w:rsid w:val="00FA1342"/>
    <w:rsid w:val="00FA1472"/>
    <w:rsid w:val="00FA1995"/>
    <w:rsid w:val="00FA1DBF"/>
    <w:rsid w:val="00FA37F6"/>
    <w:rsid w:val="00FA424B"/>
    <w:rsid w:val="00FA47C6"/>
    <w:rsid w:val="00FA4F1D"/>
    <w:rsid w:val="00FA5CD0"/>
    <w:rsid w:val="00FA60FA"/>
    <w:rsid w:val="00FA6109"/>
    <w:rsid w:val="00FA65B8"/>
    <w:rsid w:val="00FA7954"/>
    <w:rsid w:val="00FA7D0C"/>
    <w:rsid w:val="00FB0003"/>
    <w:rsid w:val="00FB16B9"/>
    <w:rsid w:val="00FB17E8"/>
    <w:rsid w:val="00FB249C"/>
    <w:rsid w:val="00FB2A11"/>
    <w:rsid w:val="00FB3E84"/>
    <w:rsid w:val="00FB49F3"/>
    <w:rsid w:val="00FB4E8E"/>
    <w:rsid w:val="00FB641B"/>
    <w:rsid w:val="00FB6939"/>
    <w:rsid w:val="00FB7710"/>
    <w:rsid w:val="00FB7E6A"/>
    <w:rsid w:val="00FC0016"/>
    <w:rsid w:val="00FC1463"/>
    <w:rsid w:val="00FC161B"/>
    <w:rsid w:val="00FC193B"/>
    <w:rsid w:val="00FC2B7A"/>
    <w:rsid w:val="00FC3626"/>
    <w:rsid w:val="00FC4CBF"/>
    <w:rsid w:val="00FC4F69"/>
    <w:rsid w:val="00FC5645"/>
    <w:rsid w:val="00FC5F51"/>
    <w:rsid w:val="00FC7BCC"/>
    <w:rsid w:val="00FD1B63"/>
    <w:rsid w:val="00FD1E25"/>
    <w:rsid w:val="00FD1FF7"/>
    <w:rsid w:val="00FD2071"/>
    <w:rsid w:val="00FD2192"/>
    <w:rsid w:val="00FD2DB2"/>
    <w:rsid w:val="00FD40DD"/>
    <w:rsid w:val="00FD4BD6"/>
    <w:rsid w:val="00FD512E"/>
    <w:rsid w:val="00FD5BBA"/>
    <w:rsid w:val="00FD6A19"/>
    <w:rsid w:val="00FE0E9C"/>
    <w:rsid w:val="00FE1391"/>
    <w:rsid w:val="00FE1F95"/>
    <w:rsid w:val="00FE2590"/>
    <w:rsid w:val="00FE3642"/>
    <w:rsid w:val="00FE4351"/>
    <w:rsid w:val="00FE4DBF"/>
    <w:rsid w:val="00FE638F"/>
    <w:rsid w:val="00FE64BC"/>
    <w:rsid w:val="00FE70EE"/>
    <w:rsid w:val="00FE710B"/>
    <w:rsid w:val="00FE7AA5"/>
    <w:rsid w:val="00FF0253"/>
    <w:rsid w:val="00FF0728"/>
    <w:rsid w:val="00FF202A"/>
    <w:rsid w:val="00FF3665"/>
    <w:rsid w:val="00FF3E7D"/>
    <w:rsid w:val="00FF476E"/>
    <w:rsid w:val="00FF4D17"/>
    <w:rsid w:val="00FF66D9"/>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4481"/>
    <o:shapelayout v:ext="edit">
      <o:idmap v:ext="edit" data="1"/>
    </o:shapelayout>
  </w:shapeDefaults>
  <w:decimalSymbol w:val=","/>
  <w:listSeparator w:val=";"/>
  <w14:docId w14:val="5EC3AF58"/>
  <w15:docId w15:val="{D83D3B2A-894A-4EDD-96AA-04F4168A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A39D8"/>
    <w:rPr>
      <w:rFonts w:ascii="Arial" w:eastAsiaTheme="minorEastAsia" w:hAnsi="Arial" w:cstheme="minorBidi"/>
      <w:szCs w:val="22"/>
    </w:rPr>
  </w:style>
  <w:style w:type="paragraph" w:styleId="Naslov1">
    <w:name w:val="heading 1"/>
    <w:aliases w:val="NASLOV,H1,H11,H12,H13"/>
    <w:next w:val="Navaden"/>
    <w:link w:val="Naslov1Znak"/>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rsid w:val="00B74E14"/>
    <w:rPr>
      <w:rFonts w:ascii="Arial" w:eastAsia="Times New Roman" w:hAnsi="Arial"/>
      <w:b/>
      <w:iCs/>
      <w:szCs w:val="26"/>
      <w:lang w:eastAsia="en-US"/>
    </w:rPr>
  </w:style>
  <w:style w:type="character" w:customStyle="1" w:styleId="Naslov5Znak">
    <w:name w:val="Naslov 5 Znak"/>
    <w:aliases w:val="H5 Znak,H51 Znak,H52 Znak"/>
    <w:link w:val="Naslov5"/>
    <w:rsid w:val="00002A2A"/>
    <w:rPr>
      <w:rFonts w:ascii="Arial" w:eastAsia="Times New Roman" w:hAnsi="Arial"/>
      <w:b/>
      <w:iCs/>
      <w:szCs w:val="26"/>
      <w:lang w:eastAsia="en-US"/>
    </w:rPr>
  </w:style>
  <w:style w:type="character" w:customStyle="1" w:styleId="Naslov6Znak">
    <w:name w:val="Naslov 6 Znak"/>
    <w:aliases w:val="H6 Znak,H61 Znak,H62 Znak"/>
    <w:link w:val="Naslov6"/>
    <w:rsid w:val="00002A2A"/>
    <w:rPr>
      <w:rFonts w:ascii="Arial" w:eastAsia="Times New Roman" w:hAnsi="Arial"/>
      <w:b/>
      <w:szCs w:val="26"/>
      <w:lang w:eastAsia="en-US"/>
    </w:rPr>
  </w:style>
  <w:style w:type="character" w:customStyle="1" w:styleId="Naslov7Znak">
    <w:name w:val="Naslov 7 Znak"/>
    <w:link w:val="Naslov7"/>
    <w:rsid w:val="00002A2A"/>
    <w:rPr>
      <w:rFonts w:ascii="Arial" w:eastAsia="Times New Roman" w:hAnsi="Arial"/>
      <w:b/>
      <w:iCs/>
      <w:color w:val="404040"/>
      <w:szCs w:val="26"/>
      <w:lang w:eastAsia="en-US"/>
    </w:rPr>
  </w:style>
  <w:style w:type="character" w:customStyle="1" w:styleId="Naslov8Znak">
    <w:name w:val="Naslov 8 Znak"/>
    <w:link w:val="Naslov8"/>
    <w:rsid w:val="00002A2A"/>
    <w:rPr>
      <w:rFonts w:ascii="Arial" w:eastAsia="Times New Roman" w:hAnsi="Arial"/>
      <w:b/>
      <w:iCs/>
      <w:color w:val="404040"/>
      <w:lang w:eastAsia="en-US"/>
    </w:rPr>
  </w:style>
  <w:style w:type="character" w:customStyle="1" w:styleId="Naslov9Znak">
    <w:name w:val="Naslov 9 Znak"/>
    <w:aliases w:val="H9 Znak"/>
    <w:link w:val="Naslov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pPr>
  </w:style>
  <w:style w:type="character" w:customStyle="1" w:styleId="GlavaZnak">
    <w:name w:val="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rPr>
      <w:i/>
      <w:sz w:val="18"/>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40B33"/>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6A1BD6"/>
    <w:pPr>
      <w:keepNext w:val="0"/>
      <w:keepLines w:val="0"/>
      <w:numPr>
        <w:ilvl w:val="0"/>
        <w:numId w:val="0"/>
      </w:numPr>
      <w:tabs>
        <w:tab w:val="left" w:pos="1760"/>
        <w:tab w:val="right" w:leader="dot" w:pos="9062"/>
      </w:tabs>
      <w:ind w:left="800"/>
      <w:jc w:val="left"/>
      <w:outlineLvl w:val="9"/>
    </w:pPr>
    <w:rPr>
      <w:rFonts w:ascii="Calibri" w:eastAsia="Calibri" w:hAnsi="Calibri" w:cs="Calibri"/>
      <w:b w:val="0"/>
      <w:i/>
      <w:iCs w:val="0"/>
      <w:noProof/>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ind w:left="1000"/>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ind w:left="1200"/>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ind w:left="1400"/>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ind w:left="1600"/>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semiHidden/>
    <w:unhideWhenUsed/>
    <w:rsid w:val="00CE3823"/>
    <w:pPr>
      <w:spacing w:after="210"/>
    </w:pPr>
    <w:rPr>
      <w:rFonts w:ascii="Times New Roman" w:eastAsia="Times New Roman" w:hAnsi="Times New Roman"/>
      <w:color w:val="333333"/>
      <w:sz w:val="18"/>
      <w:szCs w:val="18"/>
    </w:rPr>
  </w:style>
  <w:style w:type="paragraph" w:customStyle="1" w:styleId="esegmenth4">
    <w:name w:val="esegment_h4"/>
    <w:basedOn w:val="Navaden"/>
    <w:rsid w:val="00CE3823"/>
    <w:pPr>
      <w:spacing w:after="210"/>
      <w:jc w:val="center"/>
    </w:pPr>
    <w:rPr>
      <w:rFonts w:ascii="Times New Roman" w:eastAsia="Times New Roman" w:hAnsi="Times New Roman"/>
      <w:b/>
      <w:bCs/>
      <w:color w:val="333333"/>
      <w:sz w:val="18"/>
      <w:szCs w:val="18"/>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rFonts w:ascii="Times New Roman" w:eastAsia="Times New Roman" w:hAnsi="Times New Roman"/>
      <w:color w:val="FF0000"/>
      <w:sz w:val="24"/>
    </w:rPr>
  </w:style>
  <w:style w:type="paragraph" w:customStyle="1" w:styleId="CharChar1Char">
    <w:name w:val="Char Char1 Char"/>
    <w:basedOn w:val="Navaden"/>
    <w:rsid w:val="001D4857"/>
    <w:pPr>
      <w:spacing w:after="160" w:line="240" w:lineRule="exact"/>
    </w:pPr>
    <w:rPr>
      <w:rFonts w:ascii="Tahoma" w:eastAsia="Times New Roman" w:hAnsi="Tahoma"/>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rPr>
      <w:rFonts w:ascii="Times New Roman" w:hAnsi="Times New Roman"/>
      <w:sz w:val="22"/>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ind w:left="720"/>
    </w:pPr>
    <w:rPr>
      <w:rFonts w:ascii="MetaPro-Normal" w:eastAsia="Times New Roman" w:hAnsi="MetaPro-Normal"/>
    </w:rPr>
  </w:style>
  <w:style w:type="character" w:styleId="Nerazreenaomemba">
    <w:name w:val="Unresolved Mention"/>
    <w:basedOn w:val="Privzetapisavaodstavka"/>
    <w:uiPriority w:val="99"/>
    <w:semiHidden/>
    <w:unhideWhenUsed/>
    <w:rsid w:val="00D51983"/>
    <w:rPr>
      <w:color w:val="808080"/>
      <w:shd w:val="clear" w:color="auto" w:fill="E6E6E6"/>
    </w:rPr>
  </w:style>
  <w:style w:type="paragraph" w:customStyle="1" w:styleId="alineazaodstavkom1">
    <w:name w:val="alineazaodstavkom1"/>
    <w:basedOn w:val="Navaden"/>
    <w:rsid w:val="002600C6"/>
    <w:pPr>
      <w:ind w:left="425" w:hanging="425"/>
    </w:pPr>
    <w:rPr>
      <w:rFonts w:eastAsia="Times New Roman"/>
      <w:sz w:val="22"/>
    </w:rPr>
  </w:style>
  <w:style w:type="paragraph" w:customStyle="1" w:styleId="Odstavekseznama1">
    <w:name w:val="Odstavek seznama1"/>
    <w:basedOn w:val="Navaden"/>
    <w:rsid w:val="00ED7ED2"/>
    <w:pPr>
      <w:ind w:left="720"/>
      <w:contextualSpacing/>
    </w:pPr>
    <w:rPr>
      <w:rFonts w:eastAsia="Times New Roman"/>
    </w:rPr>
  </w:style>
  <w:style w:type="paragraph" w:styleId="Podnaslov">
    <w:name w:val="Subtitle"/>
    <w:basedOn w:val="Navaden"/>
    <w:link w:val="PodnaslovZnak"/>
    <w:uiPriority w:val="11"/>
    <w:qFormat/>
    <w:rsid w:val="000F6381"/>
    <w:pPr>
      <w:spacing w:after="160" w:line="252" w:lineRule="auto"/>
    </w:pPr>
    <w:rPr>
      <w:rFonts w:ascii="Calibri" w:eastAsiaTheme="minorHAnsi" w:hAnsi="Calibri" w:cs="Calibri"/>
      <w:color w:val="5A5A5A"/>
      <w:spacing w:val="15"/>
      <w:sz w:val="22"/>
      <w:lang w:eastAsia="en-US"/>
    </w:rPr>
  </w:style>
  <w:style w:type="character" w:customStyle="1" w:styleId="PodnaslovZnak">
    <w:name w:val="Podnaslov Znak"/>
    <w:basedOn w:val="Privzetapisavaodstavka"/>
    <w:link w:val="Podnaslov"/>
    <w:uiPriority w:val="11"/>
    <w:rsid w:val="000F6381"/>
    <w:rPr>
      <w:rFonts w:eastAsiaTheme="minorHAnsi" w:cs="Calibri"/>
      <w:color w:val="5A5A5A"/>
      <w:spacing w:val="15"/>
      <w:sz w:val="22"/>
      <w:szCs w:val="22"/>
      <w:lang w:eastAsia="en-US"/>
    </w:rPr>
  </w:style>
  <w:style w:type="character" w:customStyle="1" w:styleId="OdstavekseznamaZnak">
    <w:name w:val="Odstavek seznama Znak"/>
    <w:link w:val="Odstavekseznama"/>
    <w:uiPriority w:val="34"/>
    <w:locked/>
    <w:rsid w:val="009226B9"/>
    <w:rPr>
      <w:rFonts w:ascii="Arial" w:eastAsiaTheme="minorEastAsia" w:hAnsi="Arial"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469">
      <w:bodyDiv w:val="1"/>
      <w:marLeft w:val="0"/>
      <w:marRight w:val="0"/>
      <w:marTop w:val="0"/>
      <w:marBottom w:val="0"/>
      <w:divBdr>
        <w:top w:val="none" w:sz="0" w:space="0" w:color="auto"/>
        <w:left w:val="none" w:sz="0" w:space="0" w:color="auto"/>
        <w:bottom w:val="none" w:sz="0" w:space="0" w:color="auto"/>
        <w:right w:val="none" w:sz="0" w:space="0" w:color="auto"/>
      </w:divBdr>
    </w:div>
    <w:div w:id="94180971">
      <w:bodyDiv w:val="1"/>
      <w:marLeft w:val="0"/>
      <w:marRight w:val="0"/>
      <w:marTop w:val="0"/>
      <w:marBottom w:val="0"/>
      <w:divBdr>
        <w:top w:val="none" w:sz="0" w:space="0" w:color="auto"/>
        <w:left w:val="none" w:sz="0" w:space="0" w:color="auto"/>
        <w:bottom w:val="none" w:sz="0" w:space="0" w:color="auto"/>
        <w:right w:val="none" w:sz="0" w:space="0" w:color="auto"/>
      </w:divBdr>
    </w:div>
    <w:div w:id="289366065">
      <w:bodyDiv w:val="1"/>
      <w:marLeft w:val="0"/>
      <w:marRight w:val="0"/>
      <w:marTop w:val="0"/>
      <w:marBottom w:val="0"/>
      <w:divBdr>
        <w:top w:val="none" w:sz="0" w:space="0" w:color="auto"/>
        <w:left w:val="none" w:sz="0" w:space="0" w:color="auto"/>
        <w:bottom w:val="none" w:sz="0" w:space="0" w:color="auto"/>
        <w:right w:val="none" w:sz="0" w:space="0" w:color="auto"/>
      </w:divBdr>
    </w:div>
    <w:div w:id="301544198">
      <w:bodyDiv w:val="1"/>
      <w:marLeft w:val="0"/>
      <w:marRight w:val="0"/>
      <w:marTop w:val="0"/>
      <w:marBottom w:val="0"/>
      <w:divBdr>
        <w:top w:val="none" w:sz="0" w:space="0" w:color="auto"/>
        <w:left w:val="none" w:sz="0" w:space="0" w:color="auto"/>
        <w:bottom w:val="none" w:sz="0" w:space="0" w:color="auto"/>
        <w:right w:val="none" w:sz="0" w:space="0" w:color="auto"/>
      </w:divBdr>
    </w:div>
    <w:div w:id="37717273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32674423">
      <w:bodyDiv w:val="1"/>
      <w:marLeft w:val="0"/>
      <w:marRight w:val="0"/>
      <w:marTop w:val="0"/>
      <w:marBottom w:val="0"/>
      <w:divBdr>
        <w:top w:val="none" w:sz="0" w:space="0" w:color="auto"/>
        <w:left w:val="none" w:sz="0" w:space="0" w:color="auto"/>
        <w:bottom w:val="none" w:sz="0" w:space="0" w:color="auto"/>
        <w:right w:val="none" w:sz="0" w:space="0" w:color="auto"/>
      </w:divBdr>
    </w:div>
    <w:div w:id="680741728">
      <w:bodyDiv w:val="1"/>
      <w:marLeft w:val="0"/>
      <w:marRight w:val="0"/>
      <w:marTop w:val="0"/>
      <w:marBottom w:val="0"/>
      <w:divBdr>
        <w:top w:val="none" w:sz="0" w:space="0" w:color="auto"/>
        <w:left w:val="none" w:sz="0" w:space="0" w:color="auto"/>
        <w:bottom w:val="none" w:sz="0" w:space="0" w:color="auto"/>
        <w:right w:val="none" w:sz="0" w:space="0" w:color="auto"/>
      </w:divBdr>
    </w:div>
    <w:div w:id="796752639">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364842">
      <w:bodyDiv w:val="1"/>
      <w:marLeft w:val="0"/>
      <w:marRight w:val="0"/>
      <w:marTop w:val="0"/>
      <w:marBottom w:val="0"/>
      <w:divBdr>
        <w:top w:val="none" w:sz="0" w:space="0" w:color="auto"/>
        <w:left w:val="none" w:sz="0" w:space="0" w:color="auto"/>
        <w:bottom w:val="none" w:sz="0" w:space="0" w:color="auto"/>
        <w:right w:val="none" w:sz="0" w:space="0" w:color="auto"/>
      </w:divBdr>
    </w:div>
    <w:div w:id="967324365">
      <w:bodyDiv w:val="1"/>
      <w:marLeft w:val="0"/>
      <w:marRight w:val="0"/>
      <w:marTop w:val="0"/>
      <w:marBottom w:val="0"/>
      <w:divBdr>
        <w:top w:val="none" w:sz="0" w:space="0" w:color="auto"/>
        <w:left w:val="none" w:sz="0" w:space="0" w:color="auto"/>
        <w:bottom w:val="none" w:sz="0" w:space="0" w:color="auto"/>
        <w:right w:val="none" w:sz="0" w:space="0" w:color="auto"/>
      </w:divBdr>
    </w:div>
    <w:div w:id="986975371">
      <w:bodyDiv w:val="1"/>
      <w:marLeft w:val="0"/>
      <w:marRight w:val="0"/>
      <w:marTop w:val="0"/>
      <w:marBottom w:val="0"/>
      <w:divBdr>
        <w:top w:val="none" w:sz="0" w:space="0" w:color="auto"/>
        <w:left w:val="none" w:sz="0" w:space="0" w:color="auto"/>
        <w:bottom w:val="none" w:sz="0" w:space="0" w:color="auto"/>
        <w:right w:val="none" w:sz="0" w:space="0" w:color="auto"/>
      </w:divBdr>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11181400">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2867453">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200623790">
      <w:bodyDiv w:val="1"/>
      <w:marLeft w:val="0"/>
      <w:marRight w:val="0"/>
      <w:marTop w:val="0"/>
      <w:marBottom w:val="0"/>
      <w:divBdr>
        <w:top w:val="none" w:sz="0" w:space="0" w:color="auto"/>
        <w:left w:val="none" w:sz="0" w:space="0" w:color="auto"/>
        <w:bottom w:val="none" w:sz="0" w:space="0" w:color="auto"/>
        <w:right w:val="none" w:sz="0" w:space="0" w:color="auto"/>
      </w:divBdr>
    </w:div>
    <w:div w:id="1206716903">
      <w:bodyDiv w:val="1"/>
      <w:marLeft w:val="0"/>
      <w:marRight w:val="0"/>
      <w:marTop w:val="0"/>
      <w:marBottom w:val="0"/>
      <w:divBdr>
        <w:top w:val="none" w:sz="0" w:space="0" w:color="auto"/>
        <w:left w:val="none" w:sz="0" w:space="0" w:color="auto"/>
        <w:bottom w:val="none" w:sz="0" w:space="0" w:color="auto"/>
        <w:right w:val="none" w:sz="0" w:space="0" w:color="auto"/>
      </w:divBdr>
    </w:div>
    <w:div w:id="1212812850">
      <w:bodyDiv w:val="1"/>
      <w:marLeft w:val="0"/>
      <w:marRight w:val="0"/>
      <w:marTop w:val="0"/>
      <w:marBottom w:val="0"/>
      <w:divBdr>
        <w:top w:val="none" w:sz="0" w:space="0" w:color="auto"/>
        <w:left w:val="none" w:sz="0" w:space="0" w:color="auto"/>
        <w:bottom w:val="none" w:sz="0" w:space="0" w:color="auto"/>
        <w:right w:val="none" w:sz="0" w:space="0" w:color="auto"/>
      </w:divBdr>
    </w:div>
    <w:div w:id="1307516875">
      <w:bodyDiv w:val="1"/>
      <w:marLeft w:val="0"/>
      <w:marRight w:val="0"/>
      <w:marTop w:val="0"/>
      <w:marBottom w:val="0"/>
      <w:divBdr>
        <w:top w:val="none" w:sz="0" w:space="0" w:color="auto"/>
        <w:left w:val="none" w:sz="0" w:space="0" w:color="auto"/>
        <w:bottom w:val="none" w:sz="0" w:space="0" w:color="auto"/>
        <w:right w:val="none" w:sz="0" w:space="0" w:color="auto"/>
      </w:divBdr>
    </w:div>
    <w:div w:id="1322274734">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66989697">
      <w:bodyDiv w:val="1"/>
      <w:marLeft w:val="0"/>
      <w:marRight w:val="0"/>
      <w:marTop w:val="0"/>
      <w:marBottom w:val="0"/>
      <w:divBdr>
        <w:top w:val="none" w:sz="0" w:space="0" w:color="auto"/>
        <w:left w:val="none" w:sz="0" w:space="0" w:color="auto"/>
        <w:bottom w:val="none" w:sz="0" w:space="0" w:color="auto"/>
        <w:right w:val="none" w:sz="0" w:space="0" w:color="auto"/>
      </w:divBdr>
    </w:div>
    <w:div w:id="156771781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595282700">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739862743">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2637821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3335AF-2AF2-4DE2-984A-6C7CABE02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1576</TotalTime>
  <Pages>16</Pages>
  <Words>7741</Words>
  <Characters>44124</Characters>
  <Application>Microsoft Office Word</Application>
  <DocSecurity>0</DocSecurity>
  <Lines>367</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51762</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Mateja Simonič</cp:lastModifiedBy>
  <cp:revision>143</cp:revision>
  <cp:lastPrinted>2019-12-17T07:50:00Z</cp:lastPrinted>
  <dcterms:created xsi:type="dcterms:W3CDTF">2019-12-16T12:23:00Z</dcterms:created>
  <dcterms:modified xsi:type="dcterms:W3CDTF">2022-04-08T08:19:00Z</dcterms:modified>
</cp:coreProperties>
</file>